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9D2" w:rsidRPr="007C3B95" w:rsidRDefault="00CA29D2" w:rsidP="007C3B9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FF06B9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pt;visibility:visible">
            <v:imagedata r:id="rId7" o:title=""/>
          </v:shape>
        </w:pict>
      </w:r>
    </w:p>
    <w:p w:rsidR="00CA29D2" w:rsidRPr="007C3B95" w:rsidRDefault="00CA29D2" w:rsidP="007C3B95">
      <w:pPr>
        <w:keepNext/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Pr="007C3B95" w:rsidRDefault="00CA29D2" w:rsidP="007C3B95">
      <w:pPr>
        <w:keepNext/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ДНІПРОПЕТРОВСЬКА ОБЛАСНА ДЕРЖАВНА АДМІНІСТРАЦІЯ</w:t>
      </w:r>
    </w:p>
    <w:p w:rsidR="00CA29D2" w:rsidRPr="007C3B95" w:rsidRDefault="00CA29D2" w:rsidP="007C3B95">
      <w:pPr>
        <w:keepNext/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Pr="007C3B95" w:rsidRDefault="00CA29D2" w:rsidP="007C3B95">
      <w:pPr>
        <w:keepNext/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ДЕПАРТАМЕНТ ОХОРОНИ ЗДОРОВ’Я</w:t>
      </w:r>
    </w:p>
    <w:p w:rsidR="00CA29D2" w:rsidRPr="007C3B95" w:rsidRDefault="00CA29D2" w:rsidP="007C3B95">
      <w:pPr>
        <w:keepNext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A29D2" w:rsidRPr="007C3B95" w:rsidRDefault="00CA29D2" w:rsidP="007C3B95">
      <w:pPr>
        <w:keepNext/>
        <w:spacing w:after="0" w:line="240" w:lineRule="auto"/>
        <w:jc w:val="center"/>
        <w:rPr>
          <w:rFonts w:ascii="Times New Roman" w:hAnsi="Times New Roman"/>
          <w:b/>
          <w:spacing w:val="120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b/>
          <w:spacing w:val="120"/>
          <w:sz w:val="28"/>
          <w:szCs w:val="28"/>
          <w:lang w:val="uk-UA" w:eastAsia="ru-RU"/>
        </w:rPr>
        <w:t>НАКАЗ</w:t>
      </w:r>
    </w:p>
    <w:p w:rsidR="00CA29D2" w:rsidRPr="007C3B95" w:rsidRDefault="00CA29D2" w:rsidP="007C3B9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W w:w="0" w:type="auto"/>
        <w:tblLook w:val="01E0"/>
      </w:tblPr>
      <w:tblGrid>
        <w:gridCol w:w="3184"/>
        <w:gridCol w:w="3487"/>
        <w:gridCol w:w="3183"/>
      </w:tblGrid>
      <w:tr w:rsidR="00CA29D2" w:rsidRPr="00FF06B9" w:rsidTr="00E173E4">
        <w:trPr>
          <w:trHeight w:val="551"/>
        </w:trPr>
        <w:tc>
          <w:tcPr>
            <w:tcW w:w="3184" w:type="dxa"/>
          </w:tcPr>
          <w:p w:rsidR="00CA29D2" w:rsidRPr="007C3B95" w:rsidRDefault="00CA29D2" w:rsidP="00567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15.04.2021</w:t>
            </w:r>
          </w:p>
        </w:tc>
        <w:tc>
          <w:tcPr>
            <w:tcW w:w="3487" w:type="dxa"/>
          </w:tcPr>
          <w:p w:rsidR="00CA29D2" w:rsidRPr="007C3B95" w:rsidRDefault="00CA29D2" w:rsidP="007C3B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3B95">
              <w:rPr>
                <w:rFonts w:ascii="Times New Roman" w:hAnsi="Times New Roman"/>
                <w:sz w:val="28"/>
                <w:szCs w:val="28"/>
                <w:lang w:val="uk-UA" w:eastAsia="ru-RU"/>
              </w:rPr>
              <w:t>м. Дніпро</w:t>
            </w:r>
          </w:p>
        </w:tc>
        <w:tc>
          <w:tcPr>
            <w:tcW w:w="3183" w:type="dxa"/>
          </w:tcPr>
          <w:p w:rsidR="00CA29D2" w:rsidRPr="007C3B95" w:rsidRDefault="00CA29D2" w:rsidP="00567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3B95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492/0/197-21</w:t>
            </w:r>
          </w:p>
        </w:tc>
      </w:tr>
    </w:tbl>
    <w:p w:rsidR="00CA29D2" w:rsidRPr="007C3B95" w:rsidRDefault="00CA29D2" w:rsidP="007C3B9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4786"/>
        <w:gridCol w:w="3466"/>
      </w:tblGrid>
      <w:tr w:rsidR="00CA29D2" w:rsidRPr="00FF06B9" w:rsidTr="00FF06B9">
        <w:trPr>
          <w:trHeight w:val="1011"/>
        </w:trPr>
        <w:tc>
          <w:tcPr>
            <w:tcW w:w="4786" w:type="dxa"/>
          </w:tcPr>
          <w:p w:rsidR="00CA29D2" w:rsidRPr="00FF06B9" w:rsidRDefault="00CA29D2" w:rsidP="00FF06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06B9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Про розподіл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FF06B9">
              <w:rPr>
                <w:rFonts w:ascii="Times New Roman" w:hAnsi="Times New Roman"/>
                <w:sz w:val="28"/>
                <w:szCs w:val="28"/>
                <w:lang w:val="uk-UA" w:eastAsia="ru-RU"/>
              </w:rPr>
              <w:t>виробів медичного призначення, закуплених за кошти Благодійного фонду «Фундація АнтиСНІД-Україна»</w:t>
            </w:r>
          </w:p>
        </w:tc>
        <w:tc>
          <w:tcPr>
            <w:tcW w:w="3466" w:type="dxa"/>
          </w:tcPr>
          <w:p w:rsidR="00CA29D2" w:rsidRPr="00FF06B9" w:rsidRDefault="00CA29D2" w:rsidP="00FF06B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A29D2" w:rsidRPr="006A2125" w:rsidRDefault="00CA29D2" w:rsidP="007C3B9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A29D2" w:rsidRPr="007C3B95" w:rsidRDefault="00CA29D2" w:rsidP="00887D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З </w:t>
      </w:r>
      <w:r w:rsidRPr="007C3B95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метою раціонального і цільового використання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Pr="007C3B95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які надійшли до області у якості благодійної допомоги </w:t>
      </w:r>
      <w:r w:rsidRPr="0038391C">
        <w:rPr>
          <w:rFonts w:ascii="Times New Roman" w:hAnsi="Times New Roman"/>
          <w:sz w:val="28"/>
          <w:szCs w:val="28"/>
          <w:lang w:val="uk-UA" w:eastAsia="ru-RU"/>
        </w:rPr>
        <w:t>за кошти Благодійного фонду «Фундація АнтиСНІД-Україна»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договору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про співпрацю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від </w:t>
      </w:r>
      <w:r>
        <w:rPr>
          <w:rFonts w:ascii="Times New Roman" w:hAnsi="Times New Roman"/>
          <w:sz w:val="28"/>
          <w:szCs w:val="28"/>
          <w:lang w:val="uk-UA" w:eastAsia="ru-RU"/>
        </w:rPr>
        <w:t>01січня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20</w:t>
      </w:r>
      <w:r>
        <w:rPr>
          <w:rFonts w:ascii="Times New Roman" w:hAnsi="Times New Roman"/>
          <w:sz w:val="28"/>
          <w:szCs w:val="28"/>
          <w:lang w:val="uk-UA" w:eastAsia="ru-RU"/>
        </w:rPr>
        <w:t>20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hAnsi="Times New Roman"/>
          <w:sz w:val="28"/>
          <w:szCs w:val="28"/>
          <w:lang w:val="uk-UA" w:eastAsia="ru-RU"/>
        </w:rPr>
        <w:t>12.</w:t>
      </w:r>
    </w:p>
    <w:p w:rsidR="00CA29D2" w:rsidRDefault="00CA29D2" w:rsidP="007C3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Pr="007C3B95" w:rsidRDefault="00CA29D2" w:rsidP="007C3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НАКАЗУЮ:</w:t>
      </w:r>
    </w:p>
    <w:p w:rsidR="00CA29D2" w:rsidRPr="007C3B95" w:rsidRDefault="00CA29D2" w:rsidP="007C3B9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Default="00CA29D2" w:rsidP="00B938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>
        <w:rPr>
          <w:rFonts w:ascii="Times New Roman" w:hAnsi="Times New Roman"/>
          <w:sz w:val="28"/>
          <w:szCs w:val="28"/>
          <w:lang w:val="uk-UA" w:eastAsia="ru-RU"/>
        </w:rPr>
        <w:t>РОЗПОДІЛИТИвироби медичного призначення</w:t>
      </w:r>
      <w:r w:rsidRPr="00C72614">
        <w:rPr>
          <w:rFonts w:ascii="Times New Roman" w:hAnsi="Times New Roman"/>
          <w:sz w:val="28"/>
          <w:szCs w:val="28"/>
          <w:lang w:val="uk-UA" w:eastAsia="ru-RU"/>
        </w:rPr>
        <w:t>, отриман</w:t>
      </w:r>
      <w:r>
        <w:rPr>
          <w:rFonts w:ascii="Times New Roman" w:hAnsi="Times New Roman"/>
          <w:sz w:val="28"/>
          <w:szCs w:val="28"/>
          <w:lang w:val="uk-UA" w:eastAsia="ru-RU"/>
        </w:rPr>
        <w:t>і</w:t>
      </w:r>
      <w:r w:rsidRPr="00C72614">
        <w:rPr>
          <w:rFonts w:ascii="Times New Roman" w:hAnsi="Times New Roman"/>
          <w:sz w:val="28"/>
          <w:szCs w:val="28"/>
          <w:lang w:val="uk-UA" w:eastAsia="ru-RU"/>
        </w:rPr>
        <w:t xml:space="preserve"> у якості благодійної допомоги</w:t>
      </w:r>
      <w:r w:rsidRPr="00DA5CFE">
        <w:rPr>
          <w:rFonts w:ascii="Times New Roman" w:hAnsi="Times New Roman"/>
          <w:sz w:val="28"/>
          <w:szCs w:val="28"/>
          <w:lang w:val="uk-UA" w:eastAsia="ru-RU"/>
        </w:rPr>
        <w:t>за кошти Благодійного фонду «Фундація АнтиСНІД-Україна»</w:t>
      </w:r>
      <w:r w:rsidRPr="00C72614">
        <w:rPr>
          <w:rFonts w:ascii="Times New Roman" w:hAnsi="Times New Roman"/>
          <w:sz w:val="28"/>
          <w:szCs w:val="28"/>
          <w:lang w:val="uk-UA" w:eastAsia="ru-RU"/>
        </w:rPr>
        <w:t>,</w:t>
      </w:r>
      <w:r w:rsidRPr="009B0796">
        <w:rPr>
          <w:rFonts w:ascii="Times New Roman" w:hAnsi="Times New Roman"/>
          <w:sz w:val="28"/>
          <w:szCs w:val="28"/>
          <w:lang w:val="uk-UA" w:eastAsia="ru-RU"/>
        </w:rPr>
        <w:t xml:space="preserve">до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закладів охорони здоров’я, </w:t>
      </w:r>
      <w:r w:rsidRPr="009B0796">
        <w:rPr>
          <w:rFonts w:ascii="Times New Roman" w:hAnsi="Times New Roman"/>
          <w:sz w:val="28"/>
          <w:szCs w:val="28"/>
          <w:lang w:val="uk-UA" w:eastAsia="ru-RU"/>
        </w:rPr>
        <w:t xml:space="preserve">у кількості </w:t>
      </w:r>
      <w:r>
        <w:rPr>
          <w:rFonts w:ascii="Times New Roman" w:hAnsi="Times New Roman"/>
          <w:sz w:val="28"/>
          <w:szCs w:val="28"/>
          <w:lang w:val="uk-UA" w:eastAsia="ru-RU"/>
        </w:rPr>
        <w:t>та за переліком, згідно з додатком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CA29D2" w:rsidRPr="007C3B95" w:rsidRDefault="00CA29D2" w:rsidP="007C3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Default="00CA29D2" w:rsidP="007C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2. </w:t>
      </w:r>
      <w:r w:rsidRPr="009B0796">
        <w:rPr>
          <w:rFonts w:ascii="Times New Roman" w:hAnsi="Times New Roman"/>
          <w:sz w:val="28"/>
          <w:szCs w:val="28"/>
          <w:lang w:val="uk-UA" w:eastAsia="ru-RU"/>
        </w:rPr>
        <w:t xml:space="preserve">Директору КП «Дніпропетровський обласний центр </w:t>
      </w:r>
      <w:r>
        <w:rPr>
          <w:rFonts w:ascii="Times New Roman" w:hAnsi="Times New Roman"/>
          <w:sz w:val="28"/>
          <w:szCs w:val="28"/>
          <w:lang w:val="uk-UA" w:eastAsia="ru-RU"/>
        </w:rPr>
        <w:t>соціально значущих хвороб</w:t>
      </w:r>
      <w:r w:rsidRPr="009B0796">
        <w:rPr>
          <w:rFonts w:ascii="Times New Roman" w:hAnsi="Times New Roman"/>
          <w:sz w:val="28"/>
          <w:szCs w:val="28"/>
          <w:lang w:val="uk-UA" w:eastAsia="ru-RU"/>
        </w:rPr>
        <w:t>» ДОР» забезпечити:</w:t>
      </w:r>
    </w:p>
    <w:p w:rsidR="00CA29D2" w:rsidRDefault="00CA29D2" w:rsidP="00C72614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Default="00CA29D2" w:rsidP="007C3B9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2.1. </w:t>
      </w:r>
      <w:r w:rsidRPr="00E95A48">
        <w:rPr>
          <w:rFonts w:ascii="Times New Roman" w:hAnsi="Times New Roman"/>
          <w:sz w:val="28"/>
          <w:szCs w:val="28"/>
          <w:lang w:val="uk-UA" w:eastAsia="ru-RU"/>
        </w:rPr>
        <w:t xml:space="preserve">Отримання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та передачу </w:t>
      </w:r>
      <w:r w:rsidRPr="00103B38">
        <w:rPr>
          <w:rFonts w:ascii="Times New Roman" w:hAnsi="Times New Roman"/>
          <w:sz w:val="28"/>
          <w:szCs w:val="28"/>
          <w:lang w:val="uk-UA" w:eastAsia="ru-RU"/>
        </w:rPr>
        <w:t>для подальшого використання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Pr="00C72614">
        <w:rPr>
          <w:rFonts w:ascii="Times New Roman" w:hAnsi="Times New Roman"/>
          <w:sz w:val="28"/>
          <w:szCs w:val="28"/>
          <w:lang w:val="uk-UA" w:eastAsia="ru-RU"/>
        </w:rPr>
        <w:t>, отриманих у якості благодійної допомоги</w:t>
      </w:r>
      <w:r w:rsidRPr="00804B92">
        <w:rPr>
          <w:rFonts w:ascii="Times New Roman" w:hAnsi="Times New Roman"/>
          <w:sz w:val="28"/>
          <w:szCs w:val="28"/>
          <w:lang w:val="uk-UA" w:eastAsia="ru-RU"/>
        </w:rPr>
        <w:t>за кошти Благодійного фонду «Фундація АнтиСНІД-Україна»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згідно з </w:t>
      </w:r>
      <w:r w:rsidRPr="007C3B95">
        <w:rPr>
          <w:rFonts w:ascii="Times New Roman" w:hAnsi="Times New Roman"/>
          <w:color w:val="000000"/>
          <w:sz w:val="28"/>
          <w:szCs w:val="28"/>
          <w:lang w:val="uk-UA" w:eastAsia="ru-RU"/>
        </w:rPr>
        <w:t>додатком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</w:p>
    <w:p w:rsidR="00CA29D2" w:rsidRDefault="00CA29D2" w:rsidP="007C3B9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CA29D2" w:rsidRDefault="00CA29D2" w:rsidP="007C3B9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2.2. </w:t>
      </w:r>
      <w:r w:rsidRPr="00E95A48">
        <w:rPr>
          <w:rFonts w:ascii="Times New Roman" w:hAnsi="Times New Roman"/>
          <w:color w:val="000000"/>
          <w:sz w:val="28"/>
          <w:szCs w:val="28"/>
          <w:lang w:val="uk-UA" w:eastAsia="ru-RU"/>
        </w:rPr>
        <w:t>Персональну відповідальність, контроль за збереженням та цільовим і своєчасним використанням отриманих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виробів медичного призначення.</w:t>
      </w:r>
    </w:p>
    <w:p w:rsidR="00CA29D2" w:rsidRDefault="00CA29D2" w:rsidP="007C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Default="00CA29D2" w:rsidP="000702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2.</w:t>
      </w: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. У випадку виникнення питань стосовно якості отриманих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CA29D2" w:rsidRDefault="00CA29D2" w:rsidP="000702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Default="00CA29D2" w:rsidP="003A025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eastAsia="ru-RU"/>
        </w:rPr>
        <w:t>2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uk-UA" w:eastAsia="ru-RU"/>
        </w:rPr>
        <w:t>П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одання до ДУ «Центр громадського здоров’я  Міністерства охорони </w:t>
      </w:r>
    </w:p>
    <w:p w:rsidR="00CA29D2" w:rsidRDefault="00CA29D2" w:rsidP="003A025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Default="00CA29D2" w:rsidP="00BB32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здоров’я України»:</w:t>
      </w:r>
    </w:p>
    <w:p w:rsidR="00CA29D2" w:rsidRPr="007C3B95" w:rsidRDefault="00CA29D2" w:rsidP="00BB32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Default="00CA29D2" w:rsidP="003A025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2.</w:t>
      </w: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. Інформації про отримання, використання та запас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Pr="00C72614">
        <w:rPr>
          <w:rFonts w:ascii="Times New Roman" w:hAnsi="Times New Roman"/>
          <w:sz w:val="28"/>
          <w:szCs w:val="28"/>
          <w:lang w:val="uk-UA" w:eastAsia="ru-RU"/>
        </w:rPr>
        <w:t>, отриманих у якості благодійної допомоги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7C3B95">
        <w:rPr>
          <w:rFonts w:ascii="Times New Roman" w:hAnsi="Times New Roman"/>
          <w:color w:val="000000"/>
          <w:sz w:val="28"/>
          <w:szCs w:val="28"/>
          <w:lang w:val="uk-UA" w:eastAsia="ru-RU"/>
        </w:rPr>
        <w:t>2017 - 2018 роках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CA29D2" w:rsidRPr="007C3B95" w:rsidRDefault="00CA29D2" w:rsidP="003A025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Default="00CA29D2" w:rsidP="007C3B95">
      <w:pPr>
        <w:spacing w:after="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Термін: щомісячно до </w:t>
      </w:r>
      <w:r w:rsidRPr="007C3B95">
        <w:rPr>
          <w:rFonts w:ascii="Times New Roman" w:hAnsi="Times New Roman"/>
          <w:sz w:val="28"/>
          <w:szCs w:val="28"/>
          <w:lang w:eastAsia="ru-RU"/>
        </w:rPr>
        <w:t>10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:rsidR="00CA29D2" w:rsidRPr="007C3B95" w:rsidRDefault="00CA29D2" w:rsidP="007C3B95">
      <w:pPr>
        <w:spacing w:after="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Pr="007C3B95" w:rsidRDefault="00CA29D2" w:rsidP="001052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2.4.2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. Інформації про кількість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Pr="00C72614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як</w:t>
      </w:r>
      <w:r>
        <w:rPr>
          <w:rFonts w:ascii="Times New Roman" w:hAnsi="Times New Roman"/>
          <w:sz w:val="28"/>
          <w:szCs w:val="28"/>
          <w:lang w:val="uk-UA" w:eastAsia="ru-RU"/>
        </w:rPr>
        <w:t>і не будуть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повністю використан</w:t>
      </w:r>
      <w:r>
        <w:rPr>
          <w:rFonts w:ascii="Times New Roman" w:hAnsi="Times New Roman"/>
          <w:sz w:val="28"/>
          <w:szCs w:val="28"/>
          <w:lang w:val="uk-UA" w:eastAsia="ru-RU"/>
        </w:rPr>
        <w:t>і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до закінчення граничного терміну придатності, не пізніше ніж за </w:t>
      </w:r>
      <w:r>
        <w:rPr>
          <w:rFonts w:ascii="Times New Roman" w:hAnsi="Times New Roman"/>
          <w:sz w:val="28"/>
          <w:szCs w:val="28"/>
          <w:lang w:val="uk-UA" w:eastAsia="ru-RU"/>
        </w:rPr>
        <w:t>5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місяці до його закінчення.</w:t>
      </w:r>
    </w:p>
    <w:p w:rsidR="00CA29D2" w:rsidRDefault="00CA29D2" w:rsidP="007C3B95">
      <w:pPr>
        <w:spacing w:after="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Термін: щоквартально.</w:t>
      </w:r>
    </w:p>
    <w:p w:rsidR="00CA29D2" w:rsidRDefault="00CA29D2" w:rsidP="007C3B95">
      <w:pPr>
        <w:spacing w:after="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Default="00CA29D2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3. </w:t>
      </w:r>
      <w:r w:rsidRPr="003A0254">
        <w:rPr>
          <w:rFonts w:ascii="Times New Roman" w:hAnsi="Times New Roman"/>
          <w:sz w:val="28"/>
          <w:szCs w:val="28"/>
          <w:lang w:val="uk-UA" w:eastAsia="ru-RU"/>
        </w:rPr>
        <w:t>Директору департаменту охорони здоров’я населення Дніпровської міської ради, начальникам управлінь (відділів) охорони здоров’я міських рад, керівникам підприємств охорони здоров’я області, зазначених у додатку, отримати від КП «Дніпропетровський обласний центр соціально значущих хвороб» ДОР» вироби медичного призначення у кількості та за переліком згідно з додатком протягом 3 робочих днів з дня реєстрації наказу та забезпечити:</w:t>
      </w:r>
    </w:p>
    <w:p w:rsidR="00CA29D2" w:rsidRPr="003E693F" w:rsidRDefault="00CA29D2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Default="00CA29D2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E693F">
        <w:rPr>
          <w:rFonts w:ascii="Times New Roman" w:hAnsi="Times New Roman"/>
          <w:sz w:val="28"/>
          <w:szCs w:val="28"/>
          <w:lang w:val="uk-UA" w:eastAsia="ru-RU"/>
        </w:rPr>
        <w:t xml:space="preserve">3.1. Персональну відповідальність, контроль за збереженням, цільовим і своєчасним використанням отриманих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призначення.</w:t>
      </w:r>
    </w:p>
    <w:p w:rsidR="00CA29D2" w:rsidRPr="003E693F" w:rsidRDefault="00CA29D2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Default="00CA29D2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E693F">
        <w:rPr>
          <w:rFonts w:ascii="Times New Roman" w:hAnsi="Times New Roman"/>
          <w:sz w:val="28"/>
          <w:szCs w:val="28"/>
          <w:lang w:val="uk-UA" w:eastAsia="ru-RU"/>
        </w:rPr>
        <w:t>3.2. Подання до К</w:t>
      </w:r>
      <w:r>
        <w:rPr>
          <w:rFonts w:ascii="Times New Roman" w:hAnsi="Times New Roman"/>
          <w:sz w:val="28"/>
          <w:szCs w:val="28"/>
          <w:lang w:val="uk-UA" w:eastAsia="ru-RU"/>
        </w:rPr>
        <w:t>П</w:t>
      </w:r>
      <w:r w:rsidRPr="003E693F">
        <w:rPr>
          <w:rFonts w:ascii="Times New Roman" w:hAnsi="Times New Roman"/>
          <w:sz w:val="28"/>
          <w:szCs w:val="28"/>
          <w:lang w:val="uk-UA" w:eastAsia="ru-RU"/>
        </w:rPr>
        <w:t xml:space="preserve"> «Дніпропетровський обласний центр </w:t>
      </w:r>
      <w:r>
        <w:rPr>
          <w:rFonts w:ascii="Times New Roman" w:hAnsi="Times New Roman"/>
          <w:sz w:val="28"/>
          <w:szCs w:val="28"/>
          <w:lang w:val="uk-UA" w:eastAsia="ru-RU"/>
        </w:rPr>
        <w:t>соціально значущих хвороб</w:t>
      </w:r>
      <w:r w:rsidRPr="003E693F">
        <w:rPr>
          <w:rFonts w:ascii="Times New Roman" w:hAnsi="Times New Roman"/>
          <w:sz w:val="28"/>
          <w:szCs w:val="28"/>
          <w:lang w:val="uk-UA" w:eastAsia="ru-RU"/>
        </w:rPr>
        <w:t>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ДОР»</w:t>
      </w:r>
      <w:r w:rsidRPr="003E693F">
        <w:rPr>
          <w:rFonts w:ascii="Times New Roman" w:hAnsi="Times New Roman"/>
          <w:sz w:val="28"/>
          <w:szCs w:val="28"/>
          <w:lang w:val="uk-UA" w:eastAsia="ru-RU"/>
        </w:rPr>
        <w:t>:</w:t>
      </w:r>
    </w:p>
    <w:p w:rsidR="00CA29D2" w:rsidRPr="003E693F" w:rsidRDefault="00CA29D2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Default="00CA29D2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E693F">
        <w:rPr>
          <w:rFonts w:ascii="Times New Roman" w:hAnsi="Times New Roman"/>
          <w:sz w:val="28"/>
          <w:szCs w:val="28"/>
          <w:lang w:val="uk-UA" w:eastAsia="ru-RU"/>
        </w:rPr>
        <w:t xml:space="preserve">3.2.1. Актів списання матеріальних цінностей. </w:t>
      </w:r>
    </w:p>
    <w:p w:rsidR="00CA29D2" w:rsidRPr="003E693F" w:rsidRDefault="00CA29D2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Default="00CA29D2" w:rsidP="00C72614">
      <w:pPr>
        <w:spacing w:after="6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E693F">
        <w:rPr>
          <w:rFonts w:ascii="Times New Roman" w:hAnsi="Times New Roman"/>
          <w:sz w:val="28"/>
          <w:szCs w:val="28"/>
          <w:lang w:val="uk-UA" w:eastAsia="ru-RU"/>
        </w:rPr>
        <w:t>Термін: щомісячно до 3 числа місяця, наступного за звітним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CA29D2" w:rsidRPr="003E693F" w:rsidRDefault="00CA29D2" w:rsidP="00C72614">
      <w:pPr>
        <w:spacing w:after="6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Pr="003E693F" w:rsidRDefault="00CA29D2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E693F">
        <w:rPr>
          <w:rFonts w:ascii="Times New Roman" w:hAnsi="Times New Roman"/>
          <w:sz w:val="28"/>
          <w:szCs w:val="28"/>
          <w:lang w:val="uk-UA" w:eastAsia="ru-RU"/>
        </w:rPr>
        <w:t xml:space="preserve">3.2.2. Інформації про кількість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Pr="003E693F">
        <w:rPr>
          <w:rFonts w:ascii="Times New Roman" w:hAnsi="Times New Roman"/>
          <w:sz w:val="28"/>
          <w:szCs w:val="28"/>
          <w:lang w:val="uk-UA" w:eastAsia="ru-RU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CA29D2" w:rsidRDefault="00CA29D2" w:rsidP="00C72614">
      <w:pPr>
        <w:spacing w:after="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E693F">
        <w:rPr>
          <w:rFonts w:ascii="Times New Roman" w:hAnsi="Times New Roman"/>
          <w:sz w:val="28"/>
          <w:szCs w:val="28"/>
          <w:lang w:val="uk-UA" w:eastAsia="ru-RU"/>
        </w:rPr>
        <w:t>Термін: щоквартально</w:t>
      </w:r>
    </w:p>
    <w:p w:rsidR="00CA29D2" w:rsidRDefault="00CA29D2" w:rsidP="00C72614">
      <w:pPr>
        <w:spacing w:after="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Pr="003E693F" w:rsidRDefault="00CA29D2" w:rsidP="003A025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3.2.3. </w:t>
      </w:r>
      <w:r w:rsidRPr="00534C14">
        <w:rPr>
          <w:rFonts w:ascii="Times New Roman" w:hAnsi="Times New Roman"/>
          <w:sz w:val="28"/>
          <w:szCs w:val="28"/>
          <w:lang w:val="uk-UA" w:eastAsia="ru-RU"/>
        </w:rPr>
        <w:t>Інформаці</w:t>
      </w:r>
      <w:r>
        <w:rPr>
          <w:rFonts w:ascii="Times New Roman" w:hAnsi="Times New Roman"/>
          <w:sz w:val="28"/>
          <w:szCs w:val="28"/>
          <w:lang w:val="uk-UA" w:eastAsia="ru-RU"/>
        </w:rPr>
        <w:t>ї</w:t>
      </w:r>
      <w:r w:rsidRPr="00534C14">
        <w:rPr>
          <w:rFonts w:ascii="Times New Roman" w:hAnsi="Times New Roman"/>
          <w:sz w:val="28"/>
          <w:szCs w:val="28"/>
          <w:lang w:val="uk-UA" w:eastAsia="ru-RU"/>
        </w:rPr>
        <w:t xml:space="preserve"> щодо використання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виробів медичного призначення, </w:t>
      </w:r>
      <w:r w:rsidRPr="00534C14">
        <w:rPr>
          <w:rFonts w:ascii="Times New Roman" w:hAnsi="Times New Roman"/>
          <w:sz w:val="28"/>
          <w:szCs w:val="28"/>
          <w:lang w:val="uk-UA" w:eastAsia="ru-RU"/>
        </w:rPr>
        <w:t>за формою постачальника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тестів</w:t>
      </w:r>
      <w:bookmarkStart w:id="0" w:name="_GoBack"/>
      <w:bookmarkEnd w:id="0"/>
      <w:r w:rsidRPr="00534C14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Pr="00FC3650">
        <w:rPr>
          <w:rFonts w:ascii="Times New Roman" w:hAnsi="Times New Roman"/>
          <w:sz w:val="28"/>
          <w:szCs w:val="28"/>
          <w:lang w:val="uk-UA" w:eastAsia="ru-RU"/>
        </w:rPr>
        <w:t>щомісячно до 20 числа звітного місяця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CA29D2" w:rsidRDefault="00CA29D2" w:rsidP="002E14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Default="00CA29D2" w:rsidP="008E4C15">
      <w:pPr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Pr="000C4ABF">
        <w:rPr>
          <w:rFonts w:ascii="Times New Roman" w:hAnsi="Times New Roman"/>
          <w:sz w:val="28"/>
          <w:szCs w:val="28"/>
          <w:lang w:val="uk-UA" w:eastAsia="ru-RU"/>
        </w:rPr>
        <w:t>Облік матеріальних цінностей проводити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CA29D2" w:rsidRDefault="00CA29D2" w:rsidP="003A0254">
      <w:pPr>
        <w:spacing w:after="0" w:line="18" w:lineRule="atLeast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Default="00CA29D2" w:rsidP="00D24FCF">
      <w:pPr>
        <w:spacing w:after="0" w:line="18" w:lineRule="atLeast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5</w:t>
      </w:r>
      <w:r w:rsidRPr="00D24FCF">
        <w:rPr>
          <w:rFonts w:ascii="Times New Roman" w:hAnsi="Times New Roman"/>
          <w:sz w:val="28"/>
          <w:szCs w:val="28"/>
          <w:lang w:val="uk-UA" w:eastAsia="ru-RU"/>
        </w:rPr>
        <w:t>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CA29D2" w:rsidRPr="007C3B95" w:rsidRDefault="00CA29D2" w:rsidP="00D24FCF">
      <w:pPr>
        <w:spacing w:after="0" w:line="18" w:lineRule="atLeast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Pr="00D24FCF" w:rsidRDefault="00CA29D2" w:rsidP="00D24FCF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6.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Контроль за виконанням наказу покласти на заступників директора департаменту охорони здоров’я облдержадміністрації, відповідальних за напрямом.</w:t>
      </w:r>
    </w:p>
    <w:p w:rsidR="00CA29D2" w:rsidRDefault="00CA29D2" w:rsidP="00D24FCF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Default="00CA29D2" w:rsidP="00D24FCF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Підстава:</w:t>
      </w:r>
    </w:p>
    <w:p w:rsidR="00CA29D2" w:rsidRPr="007C3B95" w:rsidRDefault="00CA29D2" w:rsidP="00D24FCF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Pr="003A0254" w:rsidRDefault="00CA29D2" w:rsidP="003A0254">
      <w:pPr>
        <w:pStyle w:val="ListParagraph"/>
        <w:numPr>
          <w:ilvl w:val="0"/>
          <w:numId w:val="4"/>
        </w:numPr>
        <w:tabs>
          <w:tab w:val="clear" w:pos="1080"/>
          <w:tab w:val="num" w:pos="851"/>
          <w:tab w:val="num" w:pos="1350"/>
        </w:tabs>
        <w:ind w:hanging="654"/>
        <w:jc w:val="both"/>
        <w:rPr>
          <w:sz w:val="28"/>
          <w:szCs w:val="28"/>
        </w:rPr>
      </w:pPr>
      <w:r w:rsidRPr="003A0254">
        <w:rPr>
          <w:sz w:val="28"/>
          <w:szCs w:val="28"/>
        </w:rPr>
        <w:t>договір від 01січня 2020 року № 12;</w:t>
      </w:r>
    </w:p>
    <w:p w:rsidR="00CA29D2" w:rsidRPr="00A14D13" w:rsidRDefault="00CA29D2" w:rsidP="003A0254">
      <w:pPr>
        <w:numPr>
          <w:ilvl w:val="0"/>
          <w:numId w:val="4"/>
        </w:numPr>
        <w:tabs>
          <w:tab w:val="clear" w:pos="1080"/>
          <w:tab w:val="num" w:pos="142"/>
        </w:tabs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видаткова накладна від </w:t>
      </w:r>
      <w:r>
        <w:rPr>
          <w:rFonts w:ascii="Times New Roman" w:hAnsi="Times New Roman"/>
          <w:sz w:val="28"/>
          <w:szCs w:val="28"/>
          <w:lang w:val="uk-UA" w:eastAsia="ru-RU"/>
        </w:rPr>
        <w:t>18вересня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hAnsi="Times New Roman"/>
          <w:sz w:val="28"/>
          <w:szCs w:val="28"/>
          <w:lang w:val="uk-UA" w:eastAsia="ru-RU"/>
        </w:rPr>
        <w:t>20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року №</w:t>
      </w:r>
      <w:r>
        <w:rPr>
          <w:rFonts w:ascii="Times New Roman" w:hAnsi="Times New Roman"/>
          <w:sz w:val="28"/>
          <w:szCs w:val="28"/>
          <w:lang w:val="uk-UA" w:eastAsia="ru-RU"/>
        </w:rPr>
        <w:t>316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CA29D2" w:rsidRPr="003928C1" w:rsidRDefault="00CA29D2" w:rsidP="003A0254">
      <w:pPr>
        <w:pStyle w:val="ListParagraph"/>
        <w:numPr>
          <w:ilvl w:val="0"/>
          <w:numId w:val="4"/>
        </w:numPr>
        <w:tabs>
          <w:tab w:val="clear" w:pos="1080"/>
          <w:tab w:val="num" w:pos="142"/>
        </w:tabs>
        <w:ind w:left="0" w:firstLine="426"/>
        <w:jc w:val="both"/>
        <w:rPr>
          <w:sz w:val="28"/>
          <w:szCs w:val="28"/>
        </w:rPr>
      </w:pPr>
      <w:r w:rsidRPr="000C4ABF">
        <w:rPr>
          <w:sz w:val="28"/>
          <w:szCs w:val="28"/>
        </w:rPr>
        <w:t xml:space="preserve">лист КП «Дніпропетровський обласний центр </w:t>
      </w:r>
      <w:r>
        <w:rPr>
          <w:sz w:val="28"/>
          <w:szCs w:val="28"/>
        </w:rPr>
        <w:t>соціально значущих хвороб</w:t>
      </w:r>
      <w:r w:rsidRPr="000C4ABF">
        <w:rPr>
          <w:sz w:val="28"/>
          <w:szCs w:val="28"/>
        </w:rPr>
        <w:t xml:space="preserve">» ДОР» </w:t>
      </w:r>
      <w:r w:rsidRPr="0084424C">
        <w:rPr>
          <w:sz w:val="28"/>
          <w:szCs w:val="28"/>
        </w:rPr>
        <w:t xml:space="preserve">від </w:t>
      </w:r>
      <w:r>
        <w:rPr>
          <w:sz w:val="28"/>
          <w:szCs w:val="28"/>
        </w:rPr>
        <w:t>31березня</w:t>
      </w:r>
      <w:r w:rsidRPr="0084424C">
        <w:rPr>
          <w:sz w:val="28"/>
          <w:szCs w:val="28"/>
        </w:rPr>
        <w:t xml:space="preserve"> 2021 року </w:t>
      </w:r>
      <w:r w:rsidRPr="003928C1">
        <w:rPr>
          <w:sz w:val="28"/>
          <w:szCs w:val="28"/>
        </w:rPr>
        <w:t>№ 406/21;</w:t>
      </w:r>
    </w:p>
    <w:p w:rsidR="00CA29D2" w:rsidRDefault="00CA29D2" w:rsidP="003A0254">
      <w:pPr>
        <w:pStyle w:val="ListParagraph"/>
        <w:numPr>
          <w:ilvl w:val="0"/>
          <w:numId w:val="4"/>
        </w:numPr>
        <w:tabs>
          <w:tab w:val="clear" w:pos="1080"/>
          <w:tab w:val="num" w:pos="142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Pr="00F27D89">
        <w:rPr>
          <w:sz w:val="28"/>
          <w:szCs w:val="28"/>
        </w:rPr>
        <w:t>КНП «Міська поліклініка №6» ДМР»</w:t>
      </w:r>
      <w:r>
        <w:rPr>
          <w:sz w:val="28"/>
          <w:szCs w:val="28"/>
        </w:rPr>
        <w:t xml:space="preserve"> від 19 лютого 2021 року </w:t>
      </w:r>
      <w:r>
        <w:rPr>
          <w:sz w:val="28"/>
          <w:szCs w:val="28"/>
        </w:rPr>
        <w:br/>
        <w:t>№08/136;</w:t>
      </w:r>
    </w:p>
    <w:p w:rsidR="00CA29D2" w:rsidRDefault="00CA29D2" w:rsidP="003A0254">
      <w:pPr>
        <w:pStyle w:val="ListParagraph"/>
        <w:numPr>
          <w:ilvl w:val="0"/>
          <w:numId w:val="4"/>
        </w:numPr>
        <w:tabs>
          <w:tab w:val="clear" w:pos="1080"/>
          <w:tab w:val="num" w:pos="142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Pr="00F27D89">
        <w:rPr>
          <w:sz w:val="28"/>
          <w:szCs w:val="28"/>
        </w:rPr>
        <w:t>КП «Нікопольська лікарня» Покровської сільської ради»</w:t>
      </w:r>
      <w:r>
        <w:rPr>
          <w:sz w:val="28"/>
          <w:szCs w:val="28"/>
        </w:rPr>
        <w:t xml:space="preserve"> від </w:t>
      </w:r>
      <w:r>
        <w:rPr>
          <w:sz w:val="28"/>
          <w:szCs w:val="28"/>
        </w:rPr>
        <w:br/>
        <w:t>26 лютого 2021 року № 140;</w:t>
      </w:r>
    </w:p>
    <w:p w:rsidR="00CA29D2" w:rsidRDefault="00CA29D2" w:rsidP="003A0254">
      <w:pPr>
        <w:pStyle w:val="ListParagraph"/>
        <w:numPr>
          <w:ilvl w:val="0"/>
          <w:numId w:val="4"/>
        </w:numPr>
        <w:tabs>
          <w:tab w:val="clear" w:pos="1080"/>
          <w:tab w:val="num" w:pos="142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Pr="00F27D89">
        <w:rPr>
          <w:sz w:val="28"/>
          <w:szCs w:val="28"/>
        </w:rPr>
        <w:t>КНП«Павлоградська центральна районна лікарня» Вербківської сільської ради»</w:t>
      </w:r>
      <w:r>
        <w:rPr>
          <w:sz w:val="28"/>
          <w:szCs w:val="28"/>
        </w:rPr>
        <w:t xml:space="preserve"> від 12 березня 2021 року №01-23/304;</w:t>
      </w:r>
    </w:p>
    <w:p w:rsidR="00CA29D2" w:rsidRDefault="00CA29D2" w:rsidP="003A0254">
      <w:pPr>
        <w:pStyle w:val="ListParagraph"/>
        <w:numPr>
          <w:ilvl w:val="0"/>
          <w:numId w:val="4"/>
        </w:numPr>
        <w:tabs>
          <w:tab w:val="clear" w:pos="1080"/>
          <w:tab w:val="num" w:pos="142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Pr="00F27D89">
        <w:rPr>
          <w:sz w:val="28"/>
          <w:szCs w:val="28"/>
        </w:rPr>
        <w:t>КНП«Тернівська центральна міська лікарня»ТМР»</w:t>
      </w:r>
      <w:r>
        <w:rPr>
          <w:sz w:val="28"/>
          <w:szCs w:val="28"/>
        </w:rPr>
        <w:t xml:space="preserve"> від </w:t>
      </w:r>
      <w:r>
        <w:rPr>
          <w:sz w:val="28"/>
          <w:szCs w:val="28"/>
        </w:rPr>
        <w:br/>
        <w:t>22 лютого 2021 року № 01-30/343;</w:t>
      </w:r>
    </w:p>
    <w:p w:rsidR="00CA29D2" w:rsidRPr="00C5271C" w:rsidRDefault="00CA29D2" w:rsidP="003A0254">
      <w:pPr>
        <w:pStyle w:val="ListParagraph"/>
        <w:numPr>
          <w:ilvl w:val="0"/>
          <w:numId w:val="4"/>
        </w:numPr>
        <w:tabs>
          <w:tab w:val="clear" w:pos="1080"/>
          <w:tab w:val="num" w:pos="142"/>
        </w:tabs>
        <w:ind w:left="0" w:firstLine="426"/>
        <w:jc w:val="both"/>
        <w:rPr>
          <w:sz w:val="28"/>
          <w:szCs w:val="28"/>
        </w:rPr>
      </w:pPr>
      <w:r w:rsidRPr="00C5271C">
        <w:rPr>
          <w:sz w:val="28"/>
          <w:szCs w:val="28"/>
        </w:rPr>
        <w:t xml:space="preserve">лист КП «КНП «Центральна лікарня» Криничанської селищної ради» від 22 лютого 2021 року № </w:t>
      </w:r>
      <w:r>
        <w:rPr>
          <w:sz w:val="28"/>
          <w:szCs w:val="28"/>
        </w:rPr>
        <w:t>121</w:t>
      </w:r>
      <w:r w:rsidRPr="00C5271C">
        <w:rPr>
          <w:sz w:val="28"/>
          <w:szCs w:val="28"/>
        </w:rPr>
        <w:t>;</w:t>
      </w:r>
    </w:p>
    <w:p w:rsidR="00CA29D2" w:rsidRDefault="00CA29D2" w:rsidP="003A0254">
      <w:pPr>
        <w:pStyle w:val="ListParagraph"/>
        <w:numPr>
          <w:ilvl w:val="0"/>
          <w:numId w:val="4"/>
        </w:numPr>
        <w:tabs>
          <w:tab w:val="clear" w:pos="1080"/>
          <w:tab w:val="num" w:pos="142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Pr="00C5271C">
        <w:rPr>
          <w:sz w:val="28"/>
          <w:szCs w:val="28"/>
        </w:rPr>
        <w:t>КП «Центральна міська лікарня Покровської міської ради Дніпропетровської області»</w:t>
      </w:r>
      <w:r>
        <w:rPr>
          <w:sz w:val="28"/>
          <w:szCs w:val="28"/>
        </w:rPr>
        <w:t xml:space="preserve"> від 22 лютого 2021 року № 377;</w:t>
      </w:r>
    </w:p>
    <w:p w:rsidR="00CA29D2" w:rsidRDefault="00CA29D2" w:rsidP="003A0254">
      <w:pPr>
        <w:pStyle w:val="ListParagraph"/>
        <w:numPr>
          <w:ilvl w:val="0"/>
          <w:numId w:val="4"/>
        </w:numPr>
        <w:tabs>
          <w:tab w:val="clear" w:pos="1080"/>
          <w:tab w:val="num" w:pos="142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Pr="001324DA">
        <w:rPr>
          <w:sz w:val="28"/>
          <w:szCs w:val="28"/>
        </w:rPr>
        <w:t>КНП «П’ятихатська центральна міська лікарня» ПМР»</w:t>
      </w:r>
      <w:r>
        <w:rPr>
          <w:sz w:val="28"/>
          <w:szCs w:val="28"/>
        </w:rPr>
        <w:t xml:space="preserve"> від </w:t>
      </w:r>
      <w:r>
        <w:rPr>
          <w:sz w:val="28"/>
          <w:szCs w:val="28"/>
        </w:rPr>
        <w:br/>
        <w:t>22 лютого 2021 року № 219/21;</w:t>
      </w:r>
    </w:p>
    <w:p w:rsidR="00CA29D2" w:rsidRDefault="00CA29D2" w:rsidP="003A0254">
      <w:pPr>
        <w:pStyle w:val="ListParagraph"/>
        <w:numPr>
          <w:ilvl w:val="0"/>
          <w:numId w:val="4"/>
        </w:numPr>
        <w:tabs>
          <w:tab w:val="clear" w:pos="1080"/>
          <w:tab w:val="num" w:pos="142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Pr="002D111E">
        <w:rPr>
          <w:sz w:val="28"/>
          <w:szCs w:val="28"/>
        </w:rPr>
        <w:t>КНП «Синельниківська центральна міська лікарня» СМР»</w:t>
      </w:r>
      <w:r>
        <w:rPr>
          <w:sz w:val="28"/>
          <w:szCs w:val="28"/>
        </w:rPr>
        <w:t xml:space="preserve"> від </w:t>
      </w:r>
      <w:r>
        <w:rPr>
          <w:sz w:val="28"/>
          <w:szCs w:val="28"/>
        </w:rPr>
        <w:br/>
        <w:t>22 лютого 2021 року № 192;</w:t>
      </w:r>
    </w:p>
    <w:p w:rsidR="00CA29D2" w:rsidRDefault="00CA29D2" w:rsidP="003A0254">
      <w:pPr>
        <w:pStyle w:val="ListParagraph"/>
        <w:numPr>
          <w:ilvl w:val="0"/>
          <w:numId w:val="4"/>
        </w:numPr>
        <w:tabs>
          <w:tab w:val="clear" w:pos="1080"/>
          <w:tab w:val="num" w:pos="142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Pr="002D111E">
        <w:rPr>
          <w:sz w:val="28"/>
          <w:szCs w:val="28"/>
        </w:rPr>
        <w:t>КП «Томаківська центральна районна лікарня»Томаківської селищної ради»</w:t>
      </w:r>
      <w:r>
        <w:rPr>
          <w:sz w:val="28"/>
          <w:szCs w:val="28"/>
        </w:rPr>
        <w:t xml:space="preserve"> від 22 лютого 2021 року № 113;</w:t>
      </w:r>
    </w:p>
    <w:p w:rsidR="00CA29D2" w:rsidRDefault="00CA29D2" w:rsidP="003A0254">
      <w:pPr>
        <w:pStyle w:val="ListParagraph"/>
        <w:numPr>
          <w:ilvl w:val="0"/>
          <w:numId w:val="4"/>
        </w:numPr>
        <w:tabs>
          <w:tab w:val="clear" w:pos="1080"/>
          <w:tab w:val="num" w:pos="142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Pr="000F7A44">
        <w:rPr>
          <w:sz w:val="28"/>
          <w:szCs w:val="28"/>
        </w:rPr>
        <w:t>КП «Дніпропетровська багатопрофільна клінічна лікарня з надання психіатричної допомоги» ДОР»</w:t>
      </w:r>
      <w:r>
        <w:rPr>
          <w:sz w:val="28"/>
          <w:szCs w:val="28"/>
        </w:rPr>
        <w:t xml:space="preserve"> від 23 лютого 2021 року № 386;</w:t>
      </w:r>
    </w:p>
    <w:p w:rsidR="00CA29D2" w:rsidRDefault="00CA29D2" w:rsidP="003A0254">
      <w:pPr>
        <w:pStyle w:val="ListParagraph"/>
        <w:numPr>
          <w:ilvl w:val="0"/>
          <w:numId w:val="4"/>
        </w:numPr>
        <w:tabs>
          <w:tab w:val="clear" w:pos="1080"/>
          <w:tab w:val="num" w:pos="142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Pr="000F7A44">
        <w:rPr>
          <w:sz w:val="28"/>
          <w:szCs w:val="28"/>
        </w:rPr>
        <w:t>КП «Дніпропетровська багатопрофільна клінічна лікарня з надання психіатричної допомоги» ДОР»</w:t>
      </w:r>
      <w:r>
        <w:rPr>
          <w:sz w:val="28"/>
          <w:szCs w:val="28"/>
        </w:rPr>
        <w:t xml:space="preserve"> від 12березня 2021 року №528;</w:t>
      </w:r>
    </w:p>
    <w:p w:rsidR="00CA29D2" w:rsidRDefault="00CA29D2" w:rsidP="003A0254">
      <w:pPr>
        <w:pStyle w:val="ListParagraph"/>
        <w:numPr>
          <w:ilvl w:val="0"/>
          <w:numId w:val="4"/>
        </w:numPr>
        <w:tabs>
          <w:tab w:val="clear" w:pos="1080"/>
          <w:tab w:val="num" w:pos="142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Pr="00276A7D">
        <w:rPr>
          <w:sz w:val="28"/>
          <w:szCs w:val="28"/>
        </w:rPr>
        <w:t>КНП «Жовтоводська міська лікарня» ЖМР»</w:t>
      </w:r>
      <w:r>
        <w:rPr>
          <w:sz w:val="28"/>
          <w:szCs w:val="28"/>
        </w:rPr>
        <w:t xml:space="preserve"> від 19 лютого 2021 року № 1-15/350;</w:t>
      </w:r>
    </w:p>
    <w:p w:rsidR="00CA29D2" w:rsidRDefault="00CA29D2" w:rsidP="003A0254">
      <w:pPr>
        <w:pStyle w:val="ListParagraph"/>
        <w:numPr>
          <w:ilvl w:val="0"/>
          <w:numId w:val="4"/>
        </w:numPr>
        <w:tabs>
          <w:tab w:val="clear" w:pos="1080"/>
          <w:tab w:val="num" w:pos="142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Pr="00276A7D">
        <w:rPr>
          <w:sz w:val="28"/>
          <w:szCs w:val="28"/>
        </w:rPr>
        <w:t>КП «Апостолівська центральна районна лікарня» ДОР»</w:t>
      </w:r>
      <w:r>
        <w:rPr>
          <w:sz w:val="28"/>
          <w:szCs w:val="28"/>
        </w:rPr>
        <w:t xml:space="preserve"> від 12 березня 2021 року № 286;</w:t>
      </w:r>
    </w:p>
    <w:p w:rsidR="00CA29D2" w:rsidRPr="007D6FEA" w:rsidRDefault="00CA29D2" w:rsidP="007D6FEA">
      <w:pPr>
        <w:pStyle w:val="ListParagraph"/>
        <w:numPr>
          <w:ilvl w:val="0"/>
          <w:numId w:val="4"/>
        </w:numPr>
        <w:tabs>
          <w:tab w:val="clear" w:pos="1080"/>
          <w:tab w:val="num" w:pos="142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Pr="00276A7D">
        <w:rPr>
          <w:sz w:val="28"/>
          <w:szCs w:val="28"/>
        </w:rPr>
        <w:t>КП «Криворізька центральна районна лікарня» Новопільської сільської ради»</w:t>
      </w:r>
      <w:r>
        <w:rPr>
          <w:sz w:val="28"/>
          <w:szCs w:val="28"/>
        </w:rPr>
        <w:t xml:space="preserve"> від 22 лютого 2021 року №324;</w:t>
      </w:r>
    </w:p>
    <w:p w:rsidR="00CA29D2" w:rsidRDefault="00CA29D2" w:rsidP="003A0254">
      <w:pPr>
        <w:pStyle w:val="ListParagraph"/>
        <w:numPr>
          <w:ilvl w:val="0"/>
          <w:numId w:val="4"/>
        </w:numPr>
        <w:tabs>
          <w:tab w:val="clear" w:pos="1080"/>
          <w:tab w:val="num" w:pos="142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Pr="00AE0763">
        <w:rPr>
          <w:sz w:val="28"/>
          <w:szCs w:val="28"/>
        </w:rPr>
        <w:t>КП «Широківська центральна районна лікарня» ШСР»</w:t>
      </w:r>
      <w:r>
        <w:rPr>
          <w:sz w:val="28"/>
          <w:szCs w:val="28"/>
        </w:rPr>
        <w:t xml:space="preserve"> від </w:t>
      </w:r>
      <w:r>
        <w:rPr>
          <w:sz w:val="28"/>
          <w:szCs w:val="28"/>
        </w:rPr>
        <w:br/>
        <w:t>22 лютого 2021 року № 166/21;</w:t>
      </w:r>
    </w:p>
    <w:p w:rsidR="00CA29D2" w:rsidRDefault="00CA29D2" w:rsidP="003A0254">
      <w:pPr>
        <w:pStyle w:val="ListParagraph"/>
        <w:numPr>
          <w:ilvl w:val="0"/>
          <w:numId w:val="4"/>
        </w:numPr>
        <w:tabs>
          <w:tab w:val="clear" w:pos="1080"/>
          <w:tab w:val="num" w:pos="142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Pr="00FA5240">
        <w:rPr>
          <w:sz w:val="28"/>
          <w:szCs w:val="28"/>
        </w:rPr>
        <w:t>КП «Криворізька багатопрофільна лікарня з надання психіатричної допомоги» ДОР»</w:t>
      </w:r>
      <w:r>
        <w:rPr>
          <w:sz w:val="28"/>
          <w:szCs w:val="28"/>
        </w:rPr>
        <w:t xml:space="preserve"> від 23 лютого 2021 року № 1942.</w:t>
      </w:r>
    </w:p>
    <w:p w:rsidR="00CA29D2" w:rsidRDefault="00CA29D2" w:rsidP="007C3B95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CA29D2" w:rsidRPr="007C3B95" w:rsidRDefault="00CA29D2" w:rsidP="007C3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Pr="00A90755" w:rsidRDefault="00CA29D2" w:rsidP="00A9075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  <w:sectPr w:rsidR="00CA29D2" w:rsidRPr="00A90755" w:rsidSect="000702E6">
          <w:headerReference w:type="default" r:id="rId8"/>
          <w:pgSz w:w="11906" w:h="16838"/>
          <w:pgMar w:top="1134" w:right="567" w:bottom="851" w:left="1701" w:header="720" w:footer="720" w:gutter="0"/>
          <w:pgNumType w:start="1"/>
          <w:cols w:space="720"/>
          <w:titlePg/>
          <w:docGrid w:linePitch="299"/>
        </w:sectPr>
      </w:pPr>
      <w:r w:rsidRPr="00A90755">
        <w:rPr>
          <w:rFonts w:ascii="Times New Roman" w:hAnsi="Times New Roman"/>
          <w:sz w:val="28"/>
          <w:szCs w:val="28"/>
          <w:lang w:val="uk-UA" w:eastAsia="ru-RU"/>
        </w:rPr>
        <w:t xml:space="preserve">В.о. директора департаменту  </w:t>
      </w:r>
      <w:r w:rsidRPr="00A90755">
        <w:rPr>
          <w:rFonts w:ascii="Times New Roman" w:hAnsi="Times New Roman"/>
          <w:sz w:val="28"/>
          <w:szCs w:val="28"/>
          <w:lang w:val="uk-UA" w:eastAsia="ru-RU"/>
        </w:rPr>
        <w:tab/>
      </w:r>
      <w:r w:rsidRPr="00A90755">
        <w:rPr>
          <w:rFonts w:ascii="Times New Roman" w:hAnsi="Times New Roman"/>
          <w:sz w:val="28"/>
          <w:szCs w:val="28"/>
          <w:lang w:val="uk-UA" w:eastAsia="ru-RU"/>
        </w:rPr>
        <w:tab/>
      </w:r>
      <w:r w:rsidRPr="00A90755">
        <w:rPr>
          <w:rFonts w:ascii="Times New Roman" w:hAnsi="Times New Roman"/>
          <w:sz w:val="28"/>
          <w:szCs w:val="28"/>
          <w:lang w:val="uk-UA" w:eastAsia="ru-RU"/>
        </w:rPr>
        <w:tab/>
      </w:r>
      <w:r w:rsidRPr="00A90755">
        <w:rPr>
          <w:rFonts w:ascii="Times New Roman" w:hAnsi="Times New Roman"/>
          <w:sz w:val="28"/>
          <w:szCs w:val="28"/>
          <w:lang w:val="uk-UA" w:eastAsia="ru-RU"/>
        </w:rPr>
        <w:tab/>
      </w:r>
      <w:r w:rsidRPr="00A90755">
        <w:rPr>
          <w:rFonts w:ascii="Times New Roman" w:hAnsi="Times New Roman"/>
          <w:sz w:val="28"/>
          <w:szCs w:val="28"/>
          <w:lang w:val="uk-UA" w:eastAsia="ru-RU"/>
        </w:rPr>
        <w:tab/>
        <w:t>Вікторія КУЛИК</w:t>
      </w:r>
    </w:p>
    <w:p w:rsidR="00CA29D2" w:rsidRPr="007C3B95" w:rsidRDefault="00CA29D2" w:rsidP="007C3B9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Додаток</w:t>
      </w:r>
    </w:p>
    <w:p w:rsidR="00CA29D2" w:rsidRPr="007C3B95" w:rsidRDefault="00CA29D2" w:rsidP="007C3B9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наказу ДОЗ ОДА</w:t>
      </w:r>
    </w:p>
    <w:p w:rsidR="00CA29D2" w:rsidRDefault="00CA29D2" w:rsidP="00A3751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____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_____ №__</w:t>
      </w:r>
      <w:r>
        <w:rPr>
          <w:rFonts w:ascii="Times New Roman" w:hAnsi="Times New Roman"/>
          <w:sz w:val="28"/>
          <w:szCs w:val="28"/>
          <w:lang w:val="uk-UA" w:eastAsia="ru-RU"/>
        </w:rPr>
        <w:t>___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_</w:t>
      </w:r>
    </w:p>
    <w:p w:rsidR="00CA29D2" w:rsidRPr="007D6FEA" w:rsidRDefault="00CA29D2" w:rsidP="00A3751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 w:eastAsia="ru-RU"/>
        </w:rPr>
      </w:pPr>
    </w:p>
    <w:p w:rsidR="00CA29D2" w:rsidRDefault="00CA29D2" w:rsidP="005830EA">
      <w:pPr>
        <w:spacing w:after="0" w:line="240" w:lineRule="auto"/>
        <w:ind w:right="-144"/>
        <w:jc w:val="center"/>
        <w:rPr>
          <w:rFonts w:ascii="Times New Roman" w:hAnsi="Times New Roman"/>
          <w:sz w:val="28"/>
          <w:szCs w:val="28"/>
          <w:lang w:val="uk-UA"/>
        </w:rPr>
      </w:pPr>
      <w:r w:rsidRPr="005830EA">
        <w:rPr>
          <w:rFonts w:ascii="Times New Roman" w:hAnsi="Times New Roman"/>
          <w:sz w:val="28"/>
          <w:szCs w:val="28"/>
          <w:lang w:val="uk-UA"/>
        </w:rPr>
        <w:t xml:space="preserve">Розподіл швидких тестів, </w:t>
      </w:r>
      <w:r>
        <w:rPr>
          <w:rFonts w:ascii="Times New Roman" w:hAnsi="Times New Roman"/>
          <w:sz w:val="28"/>
          <w:szCs w:val="28"/>
          <w:lang w:val="uk-UA"/>
        </w:rPr>
        <w:t>закуплених</w:t>
      </w:r>
      <w:r w:rsidRPr="005830EA">
        <w:rPr>
          <w:rFonts w:ascii="Times New Roman" w:hAnsi="Times New Roman"/>
          <w:sz w:val="28"/>
          <w:szCs w:val="28"/>
          <w:lang w:val="uk-UA"/>
        </w:rPr>
        <w:t xml:space="preserve"> за кошти Благодійного фонду «Фундація АнтиСНІД-Україна»</w:t>
      </w:r>
    </w:p>
    <w:p w:rsidR="00CA29D2" w:rsidRPr="007D6FEA" w:rsidRDefault="00CA29D2" w:rsidP="005830EA">
      <w:pPr>
        <w:spacing w:after="0" w:line="240" w:lineRule="auto"/>
        <w:ind w:right="-144"/>
        <w:jc w:val="center"/>
        <w:rPr>
          <w:rFonts w:ascii="Times New Roman" w:hAnsi="Times New Roman"/>
          <w:sz w:val="20"/>
          <w:szCs w:val="20"/>
          <w:lang w:val="uk-UA"/>
        </w:rPr>
      </w:pPr>
    </w:p>
    <w:tbl>
      <w:tblPr>
        <w:tblW w:w="20964" w:type="dxa"/>
        <w:tblInd w:w="-601" w:type="dxa"/>
        <w:tblLayout w:type="fixed"/>
        <w:tblLook w:val="00A0"/>
      </w:tblPr>
      <w:tblGrid>
        <w:gridCol w:w="567"/>
        <w:gridCol w:w="3119"/>
        <w:gridCol w:w="2268"/>
        <w:gridCol w:w="1559"/>
        <w:gridCol w:w="1701"/>
        <w:gridCol w:w="1276"/>
        <w:gridCol w:w="3119"/>
        <w:gridCol w:w="2126"/>
        <w:gridCol w:w="290"/>
        <w:gridCol w:w="4939"/>
      </w:tblGrid>
      <w:tr w:rsidR="00CA29D2" w:rsidRPr="00567355" w:rsidTr="00DB300C">
        <w:trPr>
          <w:gridAfter w:val="2"/>
          <w:wAfter w:w="5229" w:type="dxa"/>
          <w:trHeight w:val="15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D2" w:rsidRPr="005830EA" w:rsidRDefault="00CA29D2" w:rsidP="005830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830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П</w:t>
            </w:r>
            <w:r w:rsidRPr="005830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ОЗ-отримувач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9D2" w:rsidRPr="005830EA" w:rsidRDefault="00CA29D2" w:rsidP="005830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</w:pPr>
            <w:r w:rsidRPr="005830EA"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>Ланцет MedlanceplusUniversal безпечний, одноразвикорист., стерил., голка 21G, 200 шт. Серія Z29E46G6 (строк придатності 01.09.2024)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9D2" w:rsidRPr="005830EA" w:rsidRDefault="00CA29D2" w:rsidP="005830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</w:pPr>
            <w:r w:rsidRPr="005830EA"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>Серветка медична торгової марки IGAR, просочена спиртовим розчином. 6 х 3 см №100 (термін прид. до 03.2024)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9D2" w:rsidRPr="005830EA" w:rsidRDefault="00CA29D2" w:rsidP="005830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</w:pPr>
            <w:r w:rsidRPr="005830EA">
              <w:rPr>
                <w:rFonts w:ascii="Times New Roman" w:hAnsi="Times New Roman"/>
                <w:color w:val="000000"/>
                <w:sz w:val="18"/>
                <w:szCs w:val="18"/>
                <w:lang w:val="uk-UA" w:eastAsia="uk-UA"/>
              </w:rPr>
              <w:t>Рукавички мед. оглядові нітріловіSempercareNitrile, н/стер. не припудр. р.8-9 (2018-09 L18 0003) строк прид. до 08.2021р.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9D2" w:rsidRPr="005830EA" w:rsidRDefault="00CA29D2" w:rsidP="005830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 w:eastAsia="ru-RU"/>
              </w:rPr>
            </w:pPr>
            <w:r w:rsidRPr="005830EA">
              <w:rPr>
                <w:rFonts w:ascii="Times New Roman" w:hAnsi="Times New Roman"/>
                <w:color w:val="000000"/>
                <w:sz w:val="18"/>
                <w:szCs w:val="18"/>
                <w:lang w:val="uk-UA" w:eastAsia="ru-RU"/>
              </w:rPr>
              <w:t>Рукавички мед. огляд, нітрілові нестерильні неприпудрені «IGAR» 7-8 (строк прид. до 11.2021 р.)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9D2" w:rsidRPr="005830EA" w:rsidRDefault="00CA29D2" w:rsidP="005830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 w:eastAsia="ru-RU"/>
              </w:rPr>
            </w:pPr>
            <w:r w:rsidRPr="005830EA">
              <w:rPr>
                <w:rFonts w:ascii="Times New Roman" w:hAnsi="Times New Roman"/>
                <w:color w:val="000000"/>
                <w:sz w:val="18"/>
                <w:szCs w:val="18"/>
                <w:lang w:val="uk-UA" w:eastAsia="ru-RU"/>
              </w:rPr>
              <w:t>Швидкий тест для виявлення антитіл до ВІЛ (колоїдне золото), цільна кров/сироватка/плазма, комплект включає тест -касети (10 шт), розчинник (1фл.), ланцет (10 шт), піпетки (10 шт), спиртові серветки (10 шт). Партія V20200501, строк придатності 04.11.2021 року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9D2" w:rsidRPr="005830EA" w:rsidRDefault="00CA29D2" w:rsidP="005830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uk-UA" w:eastAsia="ru-RU"/>
              </w:rPr>
            </w:pPr>
            <w:r w:rsidRPr="005830EA">
              <w:rPr>
                <w:rFonts w:ascii="Times New Roman" w:hAnsi="Times New Roman"/>
                <w:color w:val="000000"/>
                <w:sz w:val="18"/>
                <w:szCs w:val="18"/>
                <w:lang w:val="uk-UA" w:eastAsia="ru-RU"/>
              </w:rPr>
              <w:t>Одноступневий тест для виявлення ВІЛ 1/2 (HIV 1/2) в цільній крові/сироватці/плазмі W006-C4P2 Серія W00600708, строк придатності 01.07.2022 року</w:t>
            </w:r>
          </w:p>
        </w:tc>
      </w:tr>
      <w:tr w:rsidR="00CA29D2" w:rsidRPr="00FF06B9" w:rsidTr="00DB300C">
        <w:trPr>
          <w:gridAfter w:val="2"/>
          <w:wAfter w:w="5229" w:type="dxa"/>
          <w:trHeight w:val="2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D2" w:rsidRPr="005830EA" w:rsidRDefault="00CA29D2" w:rsidP="005830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D2" w:rsidRPr="005830EA" w:rsidRDefault="00CA29D2" w:rsidP="005830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D2" w:rsidRPr="005830EA" w:rsidRDefault="00CA29D2" w:rsidP="005830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D2" w:rsidRPr="005830EA" w:rsidRDefault="00CA29D2" w:rsidP="005830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пар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D2" w:rsidRPr="005830EA" w:rsidRDefault="00CA29D2" w:rsidP="005830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пар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D2" w:rsidRPr="005830EA" w:rsidRDefault="00CA29D2" w:rsidP="005830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9D2" w:rsidRPr="005830EA" w:rsidRDefault="00CA29D2" w:rsidP="005830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шт.</w:t>
            </w:r>
          </w:p>
        </w:tc>
      </w:tr>
      <w:tr w:rsidR="00CA29D2" w:rsidRPr="00FF06B9" w:rsidTr="00DB300C">
        <w:trPr>
          <w:trHeight w:val="2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29D2" w:rsidRPr="007D6FEA" w:rsidRDefault="00CA29D2" w:rsidP="007D6FEA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7D6FE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9D2" w:rsidRPr="007D6FEA" w:rsidRDefault="00CA29D2" w:rsidP="007D6FEA">
            <w:pPr>
              <w:pStyle w:val="NoSpacing"/>
              <w:rPr>
                <w:rFonts w:ascii="Times New Roman" w:hAnsi="Times New Roman" w:cs="Times New Roman"/>
                <w:sz w:val="22"/>
                <w:szCs w:val="22"/>
              </w:rPr>
            </w:pPr>
            <w:r w:rsidRPr="007D6FEA">
              <w:rPr>
                <w:rFonts w:ascii="Times New Roman" w:hAnsi="Times New Roman" w:cs="Times New Roman"/>
                <w:sz w:val="22"/>
                <w:szCs w:val="22"/>
              </w:rPr>
              <w:t>Департамент охорони здоров’я населення Дніпровської міської ради для:</w:t>
            </w:r>
          </w:p>
        </w:tc>
        <w:tc>
          <w:tcPr>
            <w:tcW w:w="290" w:type="dxa"/>
          </w:tcPr>
          <w:p w:rsidR="00CA29D2" w:rsidRPr="007D6FEA" w:rsidRDefault="00CA29D2" w:rsidP="007D6FEA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4939" w:type="dxa"/>
            <w:vAlign w:val="bottom"/>
          </w:tcPr>
          <w:p w:rsidR="00CA29D2" w:rsidRPr="00FF06B9" w:rsidRDefault="00CA29D2" w:rsidP="005830EA">
            <w:r w:rsidRPr="005830EA">
              <w:rPr>
                <w:rFonts w:ascii="Arial" w:hAnsi="Arial" w:cs="Arial"/>
                <w:color w:val="000000"/>
                <w:spacing w:val="2"/>
                <w:sz w:val="13"/>
                <w:szCs w:val="13"/>
                <w:lang w:val="uk-UA" w:eastAsia="uk-UA"/>
              </w:rPr>
              <w:t xml:space="preserve">Серветка медична торгової марки </w:t>
            </w:r>
            <w:r w:rsidRPr="005830EA">
              <w:rPr>
                <w:rFonts w:ascii="Arial" w:hAnsi="Arial" w:cs="Arial"/>
                <w:color w:val="000000"/>
                <w:spacing w:val="2"/>
                <w:sz w:val="13"/>
                <w:szCs w:val="13"/>
                <w:lang w:val="en-US" w:eastAsia="uk-UA"/>
              </w:rPr>
              <w:t>IGAR</w:t>
            </w:r>
            <w:r w:rsidRPr="005830EA">
              <w:rPr>
                <w:rFonts w:ascii="Arial" w:hAnsi="Arial" w:cs="Arial"/>
                <w:color w:val="000000"/>
                <w:spacing w:val="2"/>
                <w:sz w:val="13"/>
                <w:szCs w:val="13"/>
                <w:lang w:val="uk-UA" w:eastAsia="uk-UA"/>
              </w:rPr>
              <w:t xml:space="preserve">, просочена спиртовим розчином, 6 х 3 см </w:t>
            </w:r>
            <w:r w:rsidRPr="005830EA">
              <w:rPr>
                <w:rFonts w:ascii="Arial" w:hAnsi="Arial" w:cs="Arial"/>
                <w:color w:val="000000"/>
                <w:spacing w:val="2"/>
                <w:sz w:val="13"/>
                <w:szCs w:val="13"/>
                <w:lang w:val="en-US" w:eastAsia="uk-UA"/>
              </w:rPr>
              <w:t>N</w:t>
            </w:r>
            <w:r w:rsidRPr="005830EA">
              <w:rPr>
                <w:rFonts w:ascii="Arial" w:hAnsi="Arial" w:cs="Arial"/>
                <w:color w:val="000000"/>
                <w:spacing w:val="2"/>
                <w:sz w:val="13"/>
                <w:szCs w:val="13"/>
                <w:lang w:val="uk-UA" w:eastAsia="uk-UA"/>
              </w:rPr>
              <w:t>9100 (термін прид, до 05.2025 серія 202006)</w:t>
            </w:r>
          </w:p>
        </w:tc>
      </w:tr>
      <w:tr w:rsidR="00CA29D2" w:rsidRPr="00FF06B9" w:rsidTr="00DB300C">
        <w:trPr>
          <w:gridAfter w:val="2"/>
          <w:wAfter w:w="5229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29D2" w:rsidRPr="005830EA" w:rsidRDefault="00CA29D2" w:rsidP="007D6F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1.5.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9D2" w:rsidRPr="00FF06B9" w:rsidRDefault="00CA29D2" w:rsidP="005830E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FF06B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КНП «Міська поліклініка №6» ДМР»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</w:tr>
      <w:tr w:rsidR="00CA29D2" w:rsidRPr="00FF06B9" w:rsidTr="00DB300C">
        <w:trPr>
          <w:gridAfter w:val="2"/>
          <w:wAfter w:w="5229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29D2" w:rsidRPr="005830EA" w:rsidRDefault="00CA29D2" w:rsidP="007D6F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9D2" w:rsidRPr="00FF06B9" w:rsidRDefault="00CA29D2" w:rsidP="005830E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FF06B9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КП «Нікопольська лікарня» Покровської сільської ради»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150</w:t>
            </w:r>
          </w:p>
        </w:tc>
      </w:tr>
      <w:tr w:rsidR="00CA29D2" w:rsidRPr="00FF06B9" w:rsidTr="00DB300C">
        <w:trPr>
          <w:gridAfter w:val="2"/>
          <w:wAfter w:w="5229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29D2" w:rsidRPr="005830EA" w:rsidRDefault="00CA29D2" w:rsidP="007D6F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9D2" w:rsidRPr="00FF06B9" w:rsidRDefault="00CA29D2" w:rsidP="005830EA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КНП«</w:t>
            </w:r>
            <w:r w:rsidRPr="00FF06B9">
              <w:rPr>
                <w:rFonts w:ascii="Times New Roman" w:hAnsi="Times New Roman"/>
                <w:sz w:val="20"/>
                <w:szCs w:val="20"/>
              </w:rPr>
              <w:t>Павлоградська центральна районналікарня</w:t>
            </w:r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» </w:t>
            </w:r>
            <w:r w:rsidRPr="00FF06B9">
              <w:rPr>
                <w:rFonts w:ascii="Times New Roman" w:hAnsi="Times New Roman"/>
                <w:sz w:val="20"/>
                <w:szCs w:val="20"/>
              </w:rPr>
              <w:t>Вербківськоїсільської ради</w:t>
            </w:r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300</w:t>
            </w:r>
          </w:p>
        </w:tc>
      </w:tr>
      <w:tr w:rsidR="00CA29D2" w:rsidRPr="00FF06B9" w:rsidTr="00DB300C">
        <w:trPr>
          <w:gridAfter w:val="2"/>
          <w:wAfter w:w="5229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29D2" w:rsidRPr="005830EA" w:rsidRDefault="00CA29D2" w:rsidP="007D6F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9D2" w:rsidRPr="00FF06B9" w:rsidRDefault="00CA29D2" w:rsidP="005830EA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bookmarkStart w:id="1" w:name="_Hlk67753510"/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КНП«</w:t>
            </w:r>
            <w:r w:rsidRPr="00FF06B9">
              <w:rPr>
                <w:rFonts w:ascii="Times New Roman" w:hAnsi="Times New Roman"/>
                <w:sz w:val="20"/>
                <w:szCs w:val="20"/>
              </w:rPr>
              <w:t>Тернівська центральна міськалікарня</w:t>
            </w:r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»ТМР»</w:t>
            </w:r>
            <w:bookmarkEnd w:id="1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300</w:t>
            </w:r>
          </w:p>
        </w:tc>
      </w:tr>
      <w:tr w:rsidR="00CA29D2" w:rsidRPr="00FF06B9" w:rsidTr="00DB300C">
        <w:trPr>
          <w:gridAfter w:val="2"/>
          <w:wAfter w:w="5229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29D2" w:rsidRPr="005830EA" w:rsidRDefault="00CA29D2" w:rsidP="007D6F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9D2" w:rsidRPr="00FF06B9" w:rsidRDefault="00CA29D2" w:rsidP="005830EA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КП «КНП «</w:t>
            </w:r>
            <w:r w:rsidRPr="00FF06B9">
              <w:rPr>
                <w:rFonts w:ascii="Times New Roman" w:hAnsi="Times New Roman"/>
                <w:sz w:val="20"/>
                <w:szCs w:val="20"/>
              </w:rPr>
              <w:t>Центральна лікарня</w:t>
            </w:r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» </w:t>
            </w:r>
            <w:r w:rsidRPr="00FF06B9">
              <w:rPr>
                <w:rFonts w:ascii="Times New Roman" w:hAnsi="Times New Roman"/>
                <w:sz w:val="20"/>
                <w:szCs w:val="20"/>
              </w:rPr>
              <w:t>Криничанськоїселищної ради</w:t>
            </w:r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</w:tr>
      <w:tr w:rsidR="00CA29D2" w:rsidRPr="00FF06B9" w:rsidTr="00DB300C">
        <w:trPr>
          <w:gridAfter w:val="2"/>
          <w:wAfter w:w="5229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29D2" w:rsidRPr="005830EA" w:rsidRDefault="00CA29D2" w:rsidP="007D6F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6</w:t>
            </w:r>
            <w:r w:rsidRPr="005830EA"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9D2" w:rsidRPr="00FF06B9" w:rsidRDefault="00CA29D2" w:rsidP="005830EA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bookmarkStart w:id="2" w:name="_Hlk67753592"/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КП «Ц</w:t>
            </w:r>
            <w:r w:rsidRPr="00FF06B9">
              <w:rPr>
                <w:rFonts w:ascii="Times New Roman" w:hAnsi="Times New Roman"/>
                <w:sz w:val="20"/>
                <w:szCs w:val="20"/>
              </w:rPr>
              <w:t>ентральна</w:t>
            </w:r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міська </w:t>
            </w:r>
            <w:r w:rsidRPr="00FF06B9">
              <w:rPr>
                <w:rFonts w:ascii="Times New Roman" w:hAnsi="Times New Roman"/>
                <w:sz w:val="20"/>
                <w:szCs w:val="20"/>
              </w:rPr>
              <w:t>лікарня</w:t>
            </w:r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Покровської міської ради Дніпропетровської області»</w:t>
            </w:r>
            <w:bookmarkEnd w:id="2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</w:tr>
      <w:tr w:rsidR="00CA29D2" w:rsidRPr="00FF06B9" w:rsidTr="00DB300C">
        <w:trPr>
          <w:gridAfter w:val="2"/>
          <w:wAfter w:w="5229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29D2" w:rsidRPr="002A7526" w:rsidRDefault="00CA29D2" w:rsidP="007D6F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 w:rsidRPr="002A7526"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9D2" w:rsidRPr="00FF06B9" w:rsidRDefault="00CA29D2" w:rsidP="005830EA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bookmarkStart w:id="3" w:name="_Hlk36555709"/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КНП «</w:t>
            </w:r>
            <w:r w:rsidRPr="00FF06B9">
              <w:rPr>
                <w:rFonts w:ascii="Times New Roman" w:hAnsi="Times New Roman"/>
                <w:sz w:val="20"/>
                <w:szCs w:val="20"/>
              </w:rPr>
              <w:t>П</w:t>
            </w:r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’</w:t>
            </w:r>
            <w:r w:rsidRPr="00FF06B9">
              <w:rPr>
                <w:rFonts w:ascii="Times New Roman" w:hAnsi="Times New Roman"/>
                <w:sz w:val="20"/>
                <w:szCs w:val="20"/>
              </w:rPr>
              <w:t xml:space="preserve">ятихатська центральна </w:t>
            </w:r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міська </w:t>
            </w:r>
            <w:r w:rsidRPr="00FF06B9">
              <w:rPr>
                <w:rFonts w:ascii="Times New Roman" w:hAnsi="Times New Roman"/>
                <w:sz w:val="20"/>
                <w:szCs w:val="20"/>
              </w:rPr>
              <w:t>лікарня</w:t>
            </w:r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»</w:t>
            </w:r>
            <w:r w:rsidRPr="00FF06B9"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МР»</w:t>
            </w:r>
            <w:bookmarkEnd w:id="3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2A7526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A7526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2A7526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A7526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2A7526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A7526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2A7526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2A7526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A7526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2A7526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150</w:t>
            </w:r>
          </w:p>
        </w:tc>
      </w:tr>
      <w:tr w:rsidR="00CA29D2" w:rsidRPr="00FF06B9" w:rsidTr="00DB300C">
        <w:trPr>
          <w:gridAfter w:val="2"/>
          <w:wAfter w:w="5229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29D2" w:rsidRPr="005830EA" w:rsidRDefault="00CA29D2" w:rsidP="007D6F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9D2" w:rsidRPr="00FF06B9" w:rsidRDefault="00CA29D2" w:rsidP="005830EA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КНП«</w:t>
            </w:r>
            <w:r w:rsidRPr="00FF06B9">
              <w:rPr>
                <w:rFonts w:ascii="Times New Roman" w:hAnsi="Times New Roman"/>
                <w:sz w:val="20"/>
                <w:szCs w:val="20"/>
              </w:rPr>
              <w:t>Синельниківська центральна міськалікарня</w:t>
            </w:r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» СМР»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300</w:t>
            </w:r>
          </w:p>
        </w:tc>
      </w:tr>
      <w:tr w:rsidR="00CA29D2" w:rsidRPr="00FF06B9" w:rsidTr="00DB300C">
        <w:trPr>
          <w:gridAfter w:val="2"/>
          <w:wAfter w:w="5229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29D2" w:rsidRPr="005830EA" w:rsidRDefault="00CA29D2" w:rsidP="007D6F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9D2" w:rsidRPr="00FF06B9" w:rsidRDefault="00CA29D2" w:rsidP="005830EA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bookmarkStart w:id="4" w:name="_Hlk36637393"/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КП«</w:t>
            </w:r>
            <w:r w:rsidRPr="00FF06B9">
              <w:rPr>
                <w:rFonts w:ascii="Times New Roman" w:hAnsi="Times New Roman"/>
                <w:sz w:val="20"/>
                <w:szCs w:val="20"/>
              </w:rPr>
              <w:t>Томаківська центральна районналікарня</w:t>
            </w:r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»Томаківської селищної ради»</w:t>
            </w:r>
            <w:bookmarkEnd w:id="4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</w:tr>
      <w:tr w:rsidR="00CA29D2" w:rsidRPr="00FF06B9" w:rsidTr="00B22516">
        <w:trPr>
          <w:gridAfter w:val="2"/>
          <w:wAfter w:w="5229" w:type="dxa"/>
          <w:trHeight w:val="525"/>
        </w:trPr>
        <w:tc>
          <w:tcPr>
            <w:tcW w:w="15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29D2" w:rsidRPr="00DB300C" w:rsidRDefault="00CA29D2" w:rsidP="00DB300C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Продовження д</w:t>
            </w:r>
            <w:r w:rsidRPr="00DB30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одатк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у</w:t>
            </w:r>
          </w:p>
          <w:p w:rsidR="00CA29D2" w:rsidRPr="00DB300C" w:rsidRDefault="00CA29D2" w:rsidP="00DB300C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30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наказу ДОЗ ОДА</w:t>
            </w:r>
          </w:p>
          <w:p w:rsidR="00CA29D2" w:rsidRPr="00DB300C" w:rsidRDefault="00CA29D2" w:rsidP="00DB300C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30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 №______</w:t>
            </w:r>
          </w:p>
        </w:tc>
      </w:tr>
      <w:tr w:rsidR="00CA29D2" w:rsidRPr="00FF06B9" w:rsidTr="00DB300C">
        <w:trPr>
          <w:gridAfter w:val="2"/>
          <w:wAfter w:w="5229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29D2" w:rsidRPr="005830EA" w:rsidRDefault="00CA29D2" w:rsidP="007D6F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0</w:t>
            </w:r>
            <w:r w:rsidRPr="005830EA"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9D2" w:rsidRPr="00FF06B9" w:rsidRDefault="00CA29D2" w:rsidP="005830EA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F06B9"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КП «Дніпропетровська багатопрофільна клінічна лікарня з надання психіатричної допомоги» ДОР»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250</w:t>
            </w:r>
          </w:p>
        </w:tc>
      </w:tr>
      <w:tr w:rsidR="00CA29D2" w:rsidRPr="00FF06B9" w:rsidTr="00DB300C">
        <w:trPr>
          <w:gridAfter w:val="2"/>
          <w:wAfter w:w="5229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29D2" w:rsidRPr="005830EA" w:rsidRDefault="00CA29D2" w:rsidP="007D6F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11.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9D2" w:rsidRPr="00FF06B9" w:rsidRDefault="00CA29D2" w:rsidP="005830EA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 w:rsidRPr="00FF06B9"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КП «Дніпропетровська багатопрофільна клінічна лікарня з надання психіатричної допомоги» ДОР»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960577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960577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960577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960577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960577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300</w:t>
            </w:r>
          </w:p>
        </w:tc>
      </w:tr>
      <w:tr w:rsidR="00CA29D2" w:rsidRPr="00FF06B9" w:rsidTr="00DB300C">
        <w:trPr>
          <w:gridAfter w:val="2"/>
          <w:wAfter w:w="5229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29D2" w:rsidRPr="00FF06B9" w:rsidRDefault="00CA29D2" w:rsidP="007D6F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12.</w:t>
            </w:r>
          </w:p>
        </w:tc>
        <w:tc>
          <w:tcPr>
            <w:tcW w:w="151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29D2" w:rsidRPr="00FF06B9" w:rsidRDefault="00CA29D2" w:rsidP="005830EA">
            <w:pPr>
              <w:spacing w:after="0" w:line="240" w:lineRule="auto"/>
              <w:outlineLvl w:val="0"/>
              <w:rPr>
                <w:rFonts w:ascii="Times New Roman" w:hAnsi="Times New Roman"/>
                <w:bCs/>
                <w:lang w:val="uk-UA"/>
              </w:rPr>
            </w:pPr>
            <w:r w:rsidRPr="00FF06B9">
              <w:rPr>
                <w:rFonts w:ascii="Times New Roman" w:hAnsi="Times New Roman"/>
                <w:bCs/>
                <w:lang w:val="uk-UA"/>
              </w:rPr>
              <w:t xml:space="preserve">Відділ охорони </w:t>
            </w:r>
            <w:r w:rsidRPr="00FF06B9">
              <w:rPr>
                <w:rFonts w:ascii="Times New Roman" w:hAnsi="Times New Roman"/>
                <w:bCs/>
                <w:color w:val="000000"/>
                <w:lang w:val="uk-UA"/>
              </w:rPr>
              <w:t>здоров’я Жовтоводської міської ради для:</w:t>
            </w:r>
          </w:p>
        </w:tc>
      </w:tr>
      <w:tr w:rsidR="00CA29D2" w:rsidRPr="00FF06B9" w:rsidTr="00DB300C">
        <w:trPr>
          <w:gridAfter w:val="2"/>
          <w:wAfter w:w="5229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29D2" w:rsidRPr="005830EA" w:rsidRDefault="00CA29D2" w:rsidP="007D6F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12.1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9D2" w:rsidRPr="00FF06B9" w:rsidRDefault="00CA29D2" w:rsidP="005830EA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КНП «Жовтоводська міська лікарня» ЖМР»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50</w:t>
            </w:r>
          </w:p>
        </w:tc>
      </w:tr>
      <w:tr w:rsidR="00CA29D2" w:rsidRPr="00FF06B9" w:rsidTr="00DB300C">
        <w:trPr>
          <w:gridAfter w:val="2"/>
          <w:wAfter w:w="5229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29D2" w:rsidRPr="005830EA" w:rsidRDefault="00CA29D2" w:rsidP="007D6F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13.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9D2" w:rsidRPr="00FF06B9" w:rsidRDefault="00CA29D2" w:rsidP="005830EA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bookmarkStart w:id="5" w:name="_Hlk36560851"/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КП«</w:t>
            </w:r>
            <w:r w:rsidRPr="00FF06B9">
              <w:rPr>
                <w:rFonts w:ascii="Times New Roman" w:hAnsi="Times New Roman"/>
                <w:sz w:val="20"/>
                <w:szCs w:val="20"/>
              </w:rPr>
              <w:t>Апостолівська центральна районналікарня</w:t>
            </w:r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» ДОР»</w:t>
            </w:r>
            <w:bookmarkEnd w:id="5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300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300</w:t>
            </w:r>
          </w:p>
        </w:tc>
      </w:tr>
      <w:tr w:rsidR="00CA29D2" w:rsidRPr="00FF06B9" w:rsidTr="00DB300C">
        <w:trPr>
          <w:gridAfter w:val="2"/>
          <w:wAfter w:w="5229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29D2" w:rsidRPr="005830EA" w:rsidRDefault="00CA29D2" w:rsidP="007D6F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14.1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9D2" w:rsidRPr="00FF06B9" w:rsidRDefault="00CA29D2" w:rsidP="005830EA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bookmarkStart w:id="6" w:name="_Hlk36555860"/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КП «</w:t>
            </w:r>
            <w:r w:rsidRPr="00FF06B9">
              <w:rPr>
                <w:rFonts w:ascii="Times New Roman" w:hAnsi="Times New Roman"/>
                <w:sz w:val="20"/>
                <w:szCs w:val="20"/>
              </w:rPr>
              <w:t>Криворізька центральна районналікарня</w:t>
            </w:r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»Новопільської сільської ради»</w:t>
            </w:r>
            <w:bookmarkEnd w:id="6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</w:tr>
      <w:tr w:rsidR="00CA29D2" w:rsidRPr="00FF06B9" w:rsidTr="00DB300C">
        <w:trPr>
          <w:gridAfter w:val="2"/>
          <w:wAfter w:w="5229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29D2" w:rsidRPr="005830EA" w:rsidRDefault="00CA29D2" w:rsidP="007D6F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15.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9D2" w:rsidRPr="00FF06B9" w:rsidRDefault="00CA29D2" w:rsidP="005830EA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КП «</w:t>
            </w:r>
            <w:r w:rsidRPr="00FF06B9">
              <w:rPr>
                <w:rFonts w:ascii="Times New Roman" w:hAnsi="Times New Roman"/>
                <w:sz w:val="20"/>
                <w:szCs w:val="20"/>
              </w:rPr>
              <w:t>Широківська центральна районналікарня</w:t>
            </w:r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» ШСР»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300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300</w:t>
            </w:r>
          </w:p>
        </w:tc>
      </w:tr>
      <w:tr w:rsidR="00CA29D2" w:rsidRPr="00FF06B9" w:rsidTr="00DB300C">
        <w:trPr>
          <w:gridAfter w:val="2"/>
          <w:wAfter w:w="5229" w:type="dxa"/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29D2" w:rsidRPr="005830EA" w:rsidRDefault="00CA29D2" w:rsidP="005830EA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</w:pPr>
            <w:r w:rsidRPr="005830EA">
              <w:rPr>
                <w:rFonts w:ascii="Times New Roman" w:hAnsi="Times New Roman"/>
                <w:color w:val="000000"/>
                <w:sz w:val="20"/>
                <w:szCs w:val="20"/>
                <w:lang w:val="uk-UA" w:eastAsia="ru-RU"/>
              </w:rPr>
              <w:t>16.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9D2" w:rsidRPr="00FF06B9" w:rsidRDefault="00CA29D2" w:rsidP="00DB300C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F06B9">
              <w:rPr>
                <w:rFonts w:ascii="Times New Roman" w:hAnsi="Times New Roman"/>
                <w:sz w:val="20"/>
                <w:szCs w:val="20"/>
                <w:lang w:val="uk-UA"/>
              </w:rPr>
              <w:t>КП «Криворізька багатопрофільна лікарня з надання психіатричної допомоги» ДОР»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DB300C" w:rsidRDefault="00CA29D2" w:rsidP="00DB300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DB300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DB300C" w:rsidRDefault="00CA29D2" w:rsidP="00DB300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DB300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DB300C" w:rsidRDefault="00CA29D2" w:rsidP="00DB300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DB300C" w:rsidRDefault="00CA29D2" w:rsidP="00DB300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DB300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DB300C" w:rsidRDefault="00CA29D2" w:rsidP="00DB300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DB300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29D2" w:rsidRPr="00DB300C" w:rsidRDefault="00CA29D2" w:rsidP="00DB300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DB300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100</w:t>
            </w:r>
          </w:p>
        </w:tc>
      </w:tr>
      <w:tr w:rsidR="00CA29D2" w:rsidRPr="00FF06B9" w:rsidTr="00DB300C">
        <w:trPr>
          <w:gridAfter w:val="2"/>
          <w:wAfter w:w="5229" w:type="dxa"/>
          <w:trHeight w:val="3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9D2" w:rsidRPr="005830EA" w:rsidRDefault="00CA29D2" w:rsidP="005830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9D2" w:rsidRPr="00DB300C" w:rsidRDefault="00CA29D2" w:rsidP="00DB30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300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9D2" w:rsidRPr="00DB300C" w:rsidRDefault="00CA29D2" w:rsidP="00DB30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DB300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9D2" w:rsidRPr="00DB300C" w:rsidRDefault="00CA29D2" w:rsidP="00DB30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DB300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9D2" w:rsidRPr="00DB300C" w:rsidRDefault="00CA29D2" w:rsidP="00DB30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DB300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9D2" w:rsidRPr="00DB300C" w:rsidRDefault="00CA29D2" w:rsidP="00DB30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DB300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9D2" w:rsidRPr="00DB300C" w:rsidRDefault="00CA29D2" w:rsidP="00DB30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DB300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170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9D2" w:rsidRPr="00DB300C" w:rsidRDefault="00CA29D2" w:rsidP="00DB300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DB300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3000</w:t>
            </w:r>
          </w:p>
        </w:tc>
      </w:tr>
    </w:tbl>
    <w:p w:rsidR="00CA29D2" w:rsidRPr="00DB300C" w:rsidRDefault="00CA29D2" w:rsidP="00DB300C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Default="00CA29D2" w:rsidP="00A9075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CA29D2" w:rsidRDefault="00CA29D2" w:rsidP="00DB300C">
      <w:pPr>
        <w:spacing w:after="0" w:line="240" w:lineRule="auto"/>
        <w:rPr>
          <w:rFonts w:ascii="Times New Roman" w:hAnsi="Times New Roman"/>
          <w:bCs/>
          <w:lang w:val="uk-UA" w:eastAsia="ru-RU"/>
        </w:rPr>
        <w:sectPr w:rsidR="00CA29D2" w:rsidSect="007D6FEA">
          <w:headerReference w:type="default" r:id="rId9"/>
          <w:pgSz w:w="16838" w:h="11906" w:orient="landscape"/>
          <w:pgMar w:top="993" w:right="851" w:bottom="851" w:left="1418" w:header="709" w:footer="709" w:gutter="0"/>
          <w:pgNumType w:start="1"/>
          <w:cols w:space="708"/>
          <w:titlePg/>
          <w:docGrid w:linePitch="360"/>
        </w:sectPr>
      </w:pPr>
      <w:r w:rsidRPr="00A90755">
        <w:rPr>
          <w:rFonts w:ascii="Times New Roman" w:hAnsi="Times New Roman"/>
          <w:sz w:val="28"/>
          <w:szCs w:val="28"/>
          <w:lang w:val="uk-UA" w:eastAsia="ru-RU"/>
        </w:rPr>
        <w:t xml:space="preserve">В.о. директора департаменту  </w:t>
      </w:r>
      <w:r w:rsidRPr="00A90755">
        <w:rPr>
          <w:rFonts w:ascii="Times New Roman" w:hAnsi="Times New Roman"/>
          <w:sz w:val="28"/>
          <w:szCs w:val="28"/>
          <w:lang w:val="uk-UA" w:eastAsia="ru-RU"/>
        </w:rPr>
        <w:tab/>
      </w:r>
      <w:r w:rsidRPr="00A90755">
        <w:rPr>
          <w:rFonts w:ascii="Times New Roman" w:hAnsi="Times New Roman"/>
          <w:sz w:val="28"/>
          <w:szCs w:val="28"/>
          <w:lang w:val="uk-UA" w:eastAsia="ru-RU"/>
        </w:rPr>
        <w:tab/>
      </w:r>
      <w:r w:rsidRPr="00A90755">
        <w:rPr>
          <w:rFonts w:ascii="Times New Roman" w:hAnsi="Times New Roman"/>
          <w:sz w:val="28"/>
          <w:szCs w:val="28"/>
          <w:lang w:val="uk-UA" w:eastAsia="ru-RU"/>
        </w:rPr>
        <w:tab/>
      </w:r>
      <w:r w:rsidRPr="00A90755">
        <w:rPr>
          <w:rFonts w:ascii="Times New Roman" w:hAnsi="Times New Roman"/>
          <w:sz w:val="28"/>
          <w:szCs w:val="28"/>
          <w:lang w:val="uk-UA" w:eastAsia="ru-RU"/>
        </w:rPr>
        <w:tab/>
      </w:r>
      <w:r w:rsidRPr="00A90755"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Pr="00A90755">
        <w:rPr>
          <w:rFonts w:ascii="Times New Roman" w:hAnsi="Times New Roman"/>
          <w:sz w:val="28"/>
          <w:szCs w:val="28"/>
          <w:lang w:val="uk-UA" w:eastAsia="ru-RU"/>
        </w:rPr>
        <w:t>Вікторія КУЛИК</w:t>
      </w:r>
    </w:p>
    <w:p w:rsidR="00CA29D2" w:rsidRPr="004F11A5" w:rsidRDefault="00CA29D2" w:rsidP="00DB300C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sectPr w:rsidR="00CA29D2" w:rsidRPr="004F11A5" w:rsidSect="004563BF">
      <w:pgSz w:w="16838" w:h="11906" w:orient="landscape" w:code="9"/>
      <w:pgMar w:top="1418" w:right="851" w:bottom="851" w:left="1418" w:header="709" w:footer="709" w:gutter="0"/>
      <w:cols w:space="708"/>
      <w:vAlign w:val="bottom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9D2" w:rsidRDefault="00CA29D2">
      <w:pPr>
        <w:spacing w:after="0" w:line="240" w:lineRule="auto"/>
      </w:pPr>
      <w:r>
        <w:separator/>
      </w:r>
    </w:p>
  </w:endnote>
  <w:endnote w:type="continuationSeparator" w:id="1">
    <w:p w:rsidR="00CA29D2" w:rsidRDefault="00CA2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9D2" w:rsidRDefault="00CA29D2">
      <w:pPr>
        <w:spacing w:after="0" w:line="240" w:lineRule="auto"/>
      </w:pPr>
      <w:r>
        <w:separator/>
      </w:r>
    </w:p>
  </w:footnote>
  <w:footnote w:type="continuationSeparator" w:id="1">
    <w:p w:rsidR="00CA29D2" w:rsidRDefault="00CA2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9D2" w:rsidRDefault="00CA29D2">
    <w:pPr>
      <w:pStyle w:val="Header"/>
      <w:jc w:val="center"/>
    </w:pPr>
    <w:fldSimple w:instr="PAGE   \* MERGEFORMAT">
      <w:r w:rsidRPr="00567355">
        <w:rPr>
          <w:noProof/>
          <w:lang w:val="ru-RU"/>
        </w:rPr>
        <w:t>4</w:t>
      </w:r>
    </w:fldSimple>
  </w:p>
  <w:p w:rsidR="00CA29D2" w:rsidRDefault="00CA29D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9D2" w:rsidRDefault="00CA29D2">
    <w:pPr>
      <w:pStyle w:val="Header"/>
      <w:jc w:val="center"/>
    </w:pPr>
    <w:fldSimple w:instr="PAGE   \* MERGEFORMAT">
      <w:r w:rsidRPr="00567355">
        <w:rPr>
          <w:noProof/>
          <w:lang w:val="ru-RU"/>
        </w:rPr>
        <w:t>3</w:t>
      </w:r>
    </w:fldSimple>
  </w:p>
  <w:p w:rsidR="00CA29D2" w:rsidRDefault="00CA29D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4F34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27C724A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1730ED0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B293C7E"/>
    <w:multiLevelType w:val="hybridMultilevel"/>
    <w:tmpl w:val="F21A8F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3692E0B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240D389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2BFF1437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E6F18B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302D7792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3403117F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34B40E6D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91B0153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477D5672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4C4F36AA"/>
    <w:multiLevelType w:val="hybridMultilevel"/>
    <w:tmpl w:val="F21A8F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0A24EF6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7AA14697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7DFB6868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4"/>
  </w:num>
  <w:num w:numId="8">
    <w:abstractNumId w:val="0"/>
  </w:num>
  <w:num w:numId="9">
    <w:abstractNumId w:val="12"/>
  </w:num>
  <w:num w:numId="10">
    <w:abstractNumId w:val="4"/>
  </w:num>
  <w:num w:numId="11">
    <w:abstractNumId w:val="6"/>
  </w:num>
  <w:num w:numId="12">
    <w:abstractNumId w:val="11"/>
  </w:num>
  <w:num w:numId="13">
    <w:abstractNumId w:val="2"/>
  </w:num>
  <w:num w:numId="14">
    <w:abstractNumId w:val="18"/>
  </w:num>
  <w:num w:numId="15">
    <w:abstractNumId w:val="9"/>
  </w:num>
  <w:num w:numId="16">
    <w:abstractNumId w:val="17"/>
  </w:num>
  <w:num w:numId="17">
    <w:abstractNumId w:val="10"/>
  </w:num>
  <w:num w:numId="18">
    <w:abstractNumId w:val="16"/>
  </w:num>
  <w:num w:numId="19">
    <w:abstractNumId w:val="3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B95"/>
    <w:rsid w:val="00055360"/>
    <w:rsid w:val="000702E6"/>
    <w:rsid w:val="0007715F"/>
    <w:rsid w:val="00087FEC"/>
    <w:rsid w:val="00091AF2"/>
    <w:rsid w:val="000B4A57"/>
    <w:rsid w:val="000B6EFE"/>
    <w:rsid w:val="000C4ABF"/>
    <w:rsid w:val="000E30F8"/>
    <w:rsid w:val="000E723D"/>
    <w:rsid w:val="000E7D09"/>
    <w:rsid w:val="000F7A44"/>
    <w:rsid w:val="00103B38"/>
    <w:rsid w:val="00105252"/>
    <w:rsid w:val="00106846"/>
    <w:rsid w:val="00130BE1"/>
    <w:rsid w:val="001324DA"/>
    <w:rsid w:val="00135E7C"/>
    <w:rsid w:val="00190E47"/>
    <w:rsid w:val="001A02E4"/>
    <w:rsid w:val="001A0311"/>
    <w:rsid w:val="001A4F12"/>
    <w:rsid w:val="001B1A47"/>
    <w:rsid w:val="001D07CE"/>
    <w:rsid w:val="001D61C1"/>
    <w:rsid w:val="00213A0F"/>
    <w:rsid w:val="00234E91"/>
    <w:rsid w:val="00237AED"/>
    <w:rsid w:val="00245773"/>
    <w:rsid w:val="00271397"/>
    <w:rsid w:val="002732B9"/>
    <w:rsid w:val="00276A7D"/>
    <w:rsid w:val="002A3DF2"/>
    <w:rsid w:val="002A7526"/>
    <w:rsid w:val="002A7DB7"/>
    <w:rsid w:val="002B0984"/>
    <w:rsid w:val="002B5B10"/>
    <w:rsid w:val="002D111E"/>
    <w:rsid w:val="002E14D3"/>
    <w:rsid w:val="00303098"/>
    <w:rsid w:val="003107AF"/>
    <w:rsid w:val="00320D64"/>
    <w:rsid w:val="00326D92"/>
    <w:rsid w:val="003513A7"/>
    <w:rsid w:val="00363874"/>
    <w:rsid w:val="0038391C"/>
    <w:rsid w:val="003928C1"/>
    <w:rsid w:val="003A0254"/>
    <w:rsid w:val="003A436D"/>
    <w:rsid w:val="003A768A"/>
    <w:rsid w:val="003E693F"/>
    <w:rsid w:val="003F6FB9"/>
    <w:rsid w:val="003F773C"/>
    <w:rsid w:val="004127DC"/>
    <w:rsid w:val="00416A56"/>
    <w:rsid w:val="00421581"/>
    <w:rsid w:val="0042339D"/>
    <w:rsid w:val="0045595C"/>
    <w:rsid w:val="004563BF"/>
    <w:rsid w:val="004657AC"/>
    <w:rsid w:val="00476E90"/>
    <w:rsid w:val="004814D4"/>
    <w:rsid w:val="00491F65"/>
    <w:rsid w:val="004E03CF"/>
    <w:rsid w:val="004F11A5"/>
    <w:rsid w:val="005125A8"/>
    <w:rsid w:val="0051643B"/>
    <w:rsid w:val="0052328A"/>
    <w:rsid w:val="00525938"/>
    <w:rsid w:val="005326B7"/>
    <w:rsid w:val="00532E57"/>
    <w:rsid w:val="00534C14"/>
    <w:rsid w:val="00567355"/>
    <w:rsid w:val="0057683E"/>
    <w:rsid w:val="005830EA"/>
    <w:rsid w:val="005A549C"/>
    <w:rsid w:val="005D4BD0"/>
    <w:rsid w:val="005D5784"/>
    <w:rsid w:val="006350B3"/>
    <w:rsid w:val="00640D0E"/>
    <w:rsid w:val="00661A88"/>
    <w:rsid w:val="0067154B"/>
    <w:rsid w:val="00691CB9"/>
    <w:rsid w:val="006A1821"/>
    <w:rsid w:val="006A2125"/>
    <w:rsid w:val="006A6BB8"/>
    <w:rsid w:val="006B230A"/>
    <w:rsid w:val="006B4468"/>
    <w:rsid w:val="006C14B9"/>
    <w:rsid w:val="006D2C7F"/>
    <w:rsid w:val="006F3D19"/>
    <w:rsid w:val="00701C69"/>
    <w:rsid w:val="00710D88"/>
    <w:rsid w:val="00736DD8"/>
    <w:rsid w:val="00743F9C"/>
    <w:rsid w:val="007674D0"/>
    <w:rsid w:val="00773E75"/>
    <w:rsid w:val="00790BBF"/>
    <w:rsid w:val="00795040"/>
    <w:rsid w:val="007A2FD2"/>
    <w:rsid w:val="007C3B95"/>
    <w:rsid w:val="007C48E0"/>
    <w:rsid w:val="007D12EC"/>
    <w:rsid w:val="007D1DFE"/>
    <w:rsid w:val="007D6FEA"/>
    <w:rsid w:val="00801241"/>
    <w:rsid w:val="00804B92"/>
    <w:rsid w:val="00816A59"/>
    <w:rsid w:val="00824ECC"/>
    <w:rsid w:val="0084424C"/>
    <w:rsid w:val="00854F36"/>
    <w:rsid w:val="008632E2"/>
    <w:rsid w:val="00887D30"/>
    <w:rsid w:val="008B1B90"/>
    <w:rsid w:val="008C01EA"/>
    <w:rsid w:val="008E4C15"/>
    <w:rsid w:val="008F0F13"/>
    <w:rsid w:val="00910FDD"/>
    <w:rsid w:val="009319C9"/>
    <w:rsid w:val="00931E0F"/>
    <w:rsid w:val="00960577"/>
    <w:rsid w:val="009A17B3"/>
    <w:rsid w:val="009A1916"/>
    <w:rsid w:val="009B0796"/>
    <w:rsid w:val="009C03CB"/>
    <w:rsid w:val="009F2B0C"/>
    <w:rsid w:val="009F448F"/>
    <w:rsid w:val="00A1471C"/>
    <w:rsid w:val="00A14D13"/>
    <w:rsid w:val="00A37515"/>
    <w:rsid w:val="00A90755"/>
    <w:rsid w:val="00AB5A9D"/>
    <w:rsid w:val="00AC52DF"/>
    <w:rsid w:val="00AC690A"/>
    <w:rsid w:val="00AE0763"/>
    <w:rsid w:val="00B21575"/>
    <w:rsid w:val="00B22516"/>
    <w:rsid w:val="00B2361B"/>
    <w:rsid w:val="00B542DA"/>
    <w:rsid w:val="00B55BE1"/>
    <w:rsid w:val="00B74E3A"/>
    <w:rsid w:val="00B82983"/>
    <w:rsid w:val="00B938FE"/>
    <w:rsid w:val="00BB320A"/>
    <w:rsid w:val="00C21500"/>
    <w:rsid w:val="00C21D8D"/>
    <w:rsid w:val="00C34EA9"/>
    <w:rsid w:val="00C43B6B"/>
    <w:rsid w:val="00C519D9"/>
    <w:rsid w:val="00C5271C"/>
    <w:rsid w:val="00C60C0D"/>
    <w:rsid w:val="00C72614"/>
    <w:rsid w:val="00C84332"/>
    <w:rsid w:val="00C86AB1"/>
    <w:rsid w:val="00CA29D2"/>
    <w:rsid w:val="00CC45BF"/>
    <w:rsid w:val="00CD251E"/>
    <w:rsid w:val="00CF30A2"/>
    <w:rsid w:val="00D11CF8"/>
    <w:rsid w:val="00D15B99"/>
    <w:rsid w:val="00D24FCF"/>
    <w:rsid w:val="00D32A21"/>
    <w:rsid w:val="00DA5CFE"/>
    <w:rsid w:val="00DB300C"/>
    <w:rsid w:val="00DB32E3"/>
    <w:rsid w:val="00DD0939"/>
    <w:rsid w:val="00DD2B94"/>
    <w:rsid w:val="00E173E4"/>
    <w:rsid w:val="00E233EE"/>
    <w:rsid w:val="00E25DEA"/>
    <w:rsid w:val="00E273FB"/>
    <w:rsid w:val="00E30C71"/>
    <w:rsid w:val="00E30D3C"/>
    <w:rsid w:val="00E8333F"/>
    <w:rsid w:val="00E95A48"/>
    <w:rsid w:val="00EF47EB"/>
    <w:rsid w:val="00F04244"/>
    <w:rsid w:val="00F27D89"/>
    <w:rsid w:val="00F408EB"/>
    <w:rsid w:val="00F6495C"/>
    <w:rsid w:val="00F815D5"/>
    <w:rsid w:val="00F92995"/>
    <w:rsid w:val="00FA5240"/>
    <w:rsid w:val="00FB5267"/>
    <w:rsid w:val="00FC3650"/>
    <w:rsid w:val="00FC402D"/>
    <w:rsid w:val="00FD27DA"/>
    <w:rsid w:val="00FD3459"/>
    <w:rsid w:val="00FE3A93"/>
    <w:rsid w:val="00FF06B9"/>
    <w:rsid w:val="00FF0F4D"/>
    <w:rsid w:val="00FF2C4E"/>
    <w:rsid w:val="00FF4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E9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locked/>
    <w:rsid w:val="007C3B95"/>
    <w:rPr>
      <w:rFonts w:cs="Times New Roman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7C3B95"/>
    <w:pPr>
      <w:spacing w:after="120" w:line="240" w:lineRule="auto"/>
    </w:pPr>
    <w:rPr>
      <w:lang w:val="uk-UA" w:eastAsia="ru-RU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8A5E5B"/>
    <w:rPr>
      <w:lang w:eastAsia="en-US"/>
    </w:rPr>
  </w:style>
  <w:style w:type="character" w:customStyle="1" w:styleId="1">
    <w:name w:val="Основной текст Знак1"/>
    <w:basedOn w:val="DefaultParagraphFont"/>
    <w:uiPriority w:val="99"/>
    <w:semiHidden/>
    <w:rsid w:val="007C3B95"/>
    <w:rPr>
      <w:rFonts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C3B95"/>
    <w:rPr>
      <w:rFonts w:cs="Times New Roman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rsid w:val="007C3B95"/>
    <w:pPr>
      <w:spacing w:after="120" w:line="240" w:lineRule="auto"/>
      <w:ind w:left="283"/>
    </w:pPr>
    <w:rPr>
      <w:lang w:val="uk-UA"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8A5E5B"/>
    <w:rPr>
      <w:lang w:eastAsia="en-US"/>
    </w:rPr>
  </w:style>
  <w:style w:type="character" w:customStyle="1" w:styleId="10">
    <w:name w:val="Основной текст с отступом Знак1"/>
    <w:basedOn w:val="DefaultParagraphFont"/>
    <w:uiPriority w:val="99"/>
    <w:semiHidden/>
    <w:rsid w:val="007C3B95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7C3B95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C3B95"/>
    <w:rPr>
      <w:rFonts w:ascii="Times New Roman" w:hAnsi="Times New Roman" w:cs="Times New Roman"/>
      <w:sz w:val="20"/>
      <w:szCs w:val="20"/>
      <w:lang w:val="uk-UA" w:eastAsia="ru-RU"/>
    </w:rPr>
  </w:style>
  <w:style w:type="character" w:styleId="Strong">
    <w:name w:val="Strong"/>
    <w:basedOn w:val="DefaultParagraphFont"/>
    <w:uiPriority w:val="99"/>
    <w:qFormat/>
    <w:rsid w:val="007C3B95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7C3B9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Normal"/>
    <w:uiPriority w:val="99"/>
    <w:rsid w:val="007C3B9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çàãîëîâîê 1"/>
    <w:basedOn w:val="Normal"/>
    <w:next w:val="Normal"/>
    <w:uiPriority w:val="99"/>
    <w:rsid w:val="007C3B95"/>
    <w:pPr>
      <w:keepNext/>
      <w:spacing w:after="0" w:line="192" w:lineRule="auto"/>
      <w:jc w:val="center"/>
    </w:pPr>
    <w:rPr>
      <w:rFonts w:ascii="SchoolDL" w:eastAsia="Times New Roman" w:hAnsi="SchoolDL"/>
      <w:b/>
      <w:sz w:val="3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C3B95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5pt">
    <w:name w:val="Основной текст + 5 pt"/>
    <w:aliases w:val="Интервал 0 pt"/>
    <w:basedOn w:val="DefaultParagraphFont"/>
    <w:uiPriority w:val="99"/>
    <w:rsid w:val="007C3B95"/>
    <w:rPr>
      <w:rFonts w:ascii="Arial" w:eastAsia="Times New Roman" w:hAnsi="Arial" w:cs="Arial"/>
      <w:color w:val="000000"/>
      <w:spacing w:val="3"/>
      <w:w w:val="100"/>
      <w:position w:val="0"/>
      <w:sz w:val="10"/>
      <w:szCs w:val="10"/>
      <w:u w:val="none"/>
      <w:lang w:val="uk-UA" w:eastAsia="uk-UA"/>
    </w:rPr>
  </w:style>
  <w:style w:type="character" w:customStyle="1" w:styleId="a0">
    <w:name w:val="Основной текст_"/>
    <w:basedOn w:val="DefaultParagraphFont"/>
    <w:link w:val="12"/>
    <w:uiPriority w:val="99"/>
    <w:locked/>
    <w:rsid w:val="007C3B95"/>
    <w:rPr>
      <w:rFonts w:ascii="Arial" w:eastAsia="Times New Roman" w:hAnsi="Arial" w:cs="Arial"/>
      <w:spacing w:val="5"/>
      <w:sz w:val="17"/>
      <w:szCs w:val="17"/>
      <w:shd w:val="clear" w:color="auto" w:fill="FFFFFF"/>
    </w:rPr>
  </w:style>
  <w:style w:type="paragraph" w:customStyle="1" w:styleId="12">
    <w:name w:val="Основной текст1"/>
    <w:basedOn w:val="Normal"/>
    <w:link w:val="a0"/>
    <w:uiPriority w:val="99"/>
    <w:rsid w:val="007C3B95"/>
    <w:pPr>
      <w:widowControl w:val="0"/>
      <w:shd w:val="clear" w:color="auto" w:fill="FFFFFF"/>
      <w:spacing w:after="0" w:line="278" w:lineRule="exact"/>
    </w:pPr>
    <w:rPr>
      <w:rFonts w:ascii="Arial" w:hAnsi="Arial" w:cs="Arial"/>
      <w:spacing w:val="5"/>
      <w:sz w:val="17"/>
      <w:szCs w:val="17"/>
    </w:rPr>
  </w:style>
  <w:style w:type="paragraph" w:styleId="ListParagraph">
    <w:name w:val="List Paragraph"/>
    <w:basedOn w:val="Normal"/>
    <w:uiPriority w:val="99"/>
    <w:qFormat/>
    <w:rsid w:val="007C3B9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7pt">
    <w:name w:val="Основной текст + 7 pt"/>
    <w:aliases w:val="Не полужирный,Интервал 0 pt4"/>
    <w:basedOn w:val="a0"/>
    <w:uiPriority w:val="99"/>
    <w:rsid w:val="007C3B95"/>
    <w:rPr>
      <w:b/>
      <w:bCs/>
      <w:color w:val="000000"/>
      <w:spacing w:val="3"/>
      <w:w w:val="100"/>
      <w:position w:val="0"/>
      <w:sz w:val="14"/>
      <w:szCs w:val="14"/>
      <w:u w:val="none"/>
      <w:lang w:val="uk-UA" w:eastAsia="uk-UA"/>
    </w:rPr>
  </w:style>
  <w:style w:type="paragraph" w:customStyle="1" w:styleId="3">
    <w:name w:val="Основной текст3"/>
    <w:basedOn w:val="Normal"/>
    <w:uiPriority w:val="99"/>
    <w:rsid w:val="007C3B95"/>
    <w:pPr>
      <w:widowControl w:val="0"/>
      <w:shd w:val="clear" w:color="auto" w:fill="FFFFFF"/>
      <w:spacing w:after="0" w:line="197" w:lineRule="exact"/>
    </w:pPr>
    <w:rPr>
      <w:rFonts w:ascii="Arial" w:hAnsi="Arial" w:cs="Arial"/>
      <w:b/>
      <w:bCs/>
      <w:color w:val="000000"/>
      <w:spacing w:val="2"/>
      <w:sz w:val="15"/>
      <w:szCs w:val="15"/>
      <w:lang w:val="uk-UA" w:eastAsia="uk-UA"/>
    </w:rPr>
  </w:style>
  <w:style w:type="character" w:customStyle="1" w:styleId="7pt2">
    <w:name w:val="Основной текст + 7 pt2"/>
    <w:aliases w:val="Не полужирный2,Малые прописные,Интервал 0 pt3"/>
    <w:basedOn w:val="a0"/>
    <w:uiPriority w:val="99"/>
    <w:rsid w:val="007C3B95"/>
    <w:rPr>
      <w:b/>
      <w:bCs/>
      <w:smallCaps/>
      <w:color w:val="000000"/>
      <w:spacing w:val="3"/>
      <w:w w:val="100"/>
      <w:position w:val="0"/>
      <w:sz w:val="14"/>
      <w:szCs w:val="14"/>
      <w:u w:val="none"/>
      <w:lang w:val="en-US" w:eastAsia="en-US"/>
    </w:rPr>
  </w:style>
  <w:style w:type="character" w:customStyle="1" w:styleId="6pt">
    <w:name w:val="Основной текст + 6 pt"/>
    <w:aliases w:val="Не полужирный1,Интервал 0 pt2"/>
    <w:basedOn w:val="a0"/>
    <w:uiPriority w:val="99"/>
    <w:rsid w:val="007C3B95"/>
    <w:rPr>
      <w:b/>
      <w:bCs/>
      <w:color w:val="000000"/>
      <w:spacing w:val="3"/>
      <w:w w:val="100"/>
      <w:position w:val="0"/>
      <w:sz w:val="12"/>
      <w:szCs w:val="12"/>
      <w:u w:val="none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C3B95"/>
    <w:pPr>
      <w:spacing w:after="0" w:line="240" w:lineRule="auto"/>
    </w:pPr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3B95"/>
    <w:rPr>
      <w:rFonts w:ascii="Segoe UI" w:hAnsi="Segoe UI" w:cs="Segoe UI"/>
      <w:sz w:val="18"/>
      <w:szCs w:val="18"/>
      <w:lang w:val="uk-UA" w:eastAsia="ru-RU"/>
    </w:rPr>
  </w:style>
  <w:style w:type="character" w:customStyle="1" w:styleId="a1">
    <w:name w:val="Основной текст + Не полужирный"/>
    <w:basedOn w:val="a0"/>
    <w:uiPriority w:val="99"/>
    <w:rsid w:val="007C3B95"/>
    <w:rPr>
      <w:b/>
      <w:bCs/>
      <w:color w:val="000000"/>
      <w:spacing w:val="1"/>
      <w:w w:val="100"/>
      <w:position w:val="0"/>
      <w:sz w:val="14"/>
      <w:szCs w:val="14"/>
      <w:u w:val="none"/>
      <w:lang w:val="uk-UA" w:eastAsia="uk-UA"/>
    </w:rPr>
  </w:style>
  <w:style w:type="paragraph" w:styleId="NoSpacing">
    <w:name w:val="No Spacing"/>
    <w:uiPriority w:val="99"/>
    <w:qFormat/>
    <w:rsid w:val="007C3B95"/>
    <w:pPr>
      <w:widowControl w:val="0"/>
    </w:pPr>
    <w:rPr>
      <w:rFonts w:ascii="Courier New" w:hAnsi="Courier New" w:cs="Courier New"/>
      <w:color w:val="000000"/>
      <w:sz w:val="24"/>
      <w:szCs w:val="24"/>
      <w:lang w:val="uk-UA" w:eastAsia="uk-UA"/>
    </w:rPr>
  </w:style>
  <w:style w:type="paragraph" w:styleId="Footer">
    <w:name w:val="footer"/>
    <w:basedOn w:val="Normal"/>
    <w:link w:val="FooterChar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C3B95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7pt1">
    <w:name w:val="Основной текст + 7 pt1"/>
    <w:basedOn w:val="a0"/>
    <w:uiPriority w:val="99"/>
    <w:rsid w:val="00D32A21"/>
    <w:rPr>
      <w:color w:val="000000"/>
      <w:spacing w:val="2"/>
      <w:w w:val="100"/>
      <w:position w:val="0"/>
      <w:sz w:val="14"/>
      <w:szCs w:val="14"/>
      <w:u w:val="none"/>
      <w:lang w:val="uk-UA" w:eastAsia="uk-UA"/>
    </w:rPr>
  </w:style>
  <w:style w:type="paragraph" w:customStyle="1" w:styleId="2">
    <w:name w:val="Основной текст2"/>
    <w:basedOn w:val="Normal"/>
    <w:uiPriority w:val="99"/>
    <w:rsid w:val="00D32A21"/>
    <w:pPr>
      <w:widowControl w:val="0"/>
      <w:shd w:val="clear" w:color="auto" w:fill="FFFFFF"/>
      <w:spacing w:before="60" w:after="0" w:line="206" w:lineRule="exact"/>
    </w:pPr>
    <w:rPr>
      <w:rFonts w:ascii="Arial" w:hAnsi="Arial" w:cs="Arial"/>
      <w:color w:val="000000"/>
      <w:spacing w:val="2"/>
      <w:sz w:val="16"/>
      <w:szCs w:val="16"/>
      <w:lang w:val="uk-UA" w:eastAsia="uk-UA"/>
    </w:rPr>
  </w:style>
  <w:style w:type="character" w:customStyle="1" w:styleId="5">
    <w:name w:val="Основной текст + 5"/>
    <w:aliases w:val="5 pt,Интервал 0 pt1"/>
    <w:basedOn w:val="a0"/>
    <w:uiPriority w:val="99"/>
    <w:rsid w:val="00A37515"/>
    <w:rPr>
      <w:rFonts w:ascii="Tahoma" w:hAnsi="Tahoma" w:cs="Tahoma"/>
      <w:color w:val="000000"/>
      <w:spacing w:val="0"/>
      <w:w w:val="100"/>
      <w:position w:val="0"/>
      <w:sz w:val="11"/>
      <w:szCs w:val="11"/>
      <w:u w:val="none"/>
      <w:lang w:val="uk-UA" w:eastAsia="uk-UA"/>
    </w:rPr>
  </w:style>
  <w:style w:type="paragraph" w:customStyle="1" w:styleId="4">
    <w:name w:val="Основной текст4"/>
    <w:basedOn w:val="Normal"/>
    <w:uiPriority w:val="99"/>
    <w:rsid w:val="00E233EE"/>
    <w:pPr>
      <w:widowControl w:val="0"/>
      <w:shd w:val="clear" w:color="auto" w:fill="FFFFFF"/>
      <w:spacing w:before="60" w:after="0" w:line="173" w:lineRule="exact"/>
    </w:pPr>
    <w:rPr>
      <w:rFonts w:ascii="Arial" w:hAnsi="Arial" w:cs="Arial"/>
      <w:color w:val="000000"/>
      <w:spacing w:val="4"/>
      <w:sz w:val="14"/>
      <w:szCs w:val="1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620</TotalTime>
  <Pages>7</Pages>
  <Words>1291</Words>
  <Characters>7359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138</cp:revision>
  <cp:lastPrinted>2021-04-14T15:05:00Z</cp:lastPrinted>
  <dcterms:created xsi:type="dcterms:W3CDTF">2018-01-23T07:27:00Z</dcterms:created>
  <dcterms:modified xsi:type="dcterms:W3CDTF">2021-04-16T12:44:00Z</dcterms:modified>
</cp:coreProperties>
</file>